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ЙОГА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Индра ДЕЙВИ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Перевод с английского И. Ильичева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От переводчика : Эта книга случайно попала в нашу семью еще в далеких 1980-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ых. Это была одна из модных попыток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"самиздата", которая так и не была до конца завершена. Прошло время и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переезде всплыла эта рукопись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незаконченным переводом.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Эта книга посвящена очень модной в наше время теме - Йоге. Книга написана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Индрой Дейви, очень известной учителем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йоги на западе. Написана очень простым языком и адоптирована для бешеного ритма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сегодняшней жизни. Рассчитана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читателя любого возраста.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Книга распостраняеться для не коммерческих целей - бесплатно.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коммерческого использования просьба обращаться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 адресу tetrabit@mail.ru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15/12/05 Илья Ильичев.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ВВЕДЕНИЕ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завтракала с приятельницей, недавно приехавшей в Бомбей из Европы.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Индии все было для нее ново и волнующе,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для меня четыре года тому назад. "Вы видели йогов, которые расположились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Чоупетти Бич?.. Пойдемте туда вечером",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сказала она умоляющим голосом, надеясь, что я не откажусь, как другие ее друзья,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предупредили ее,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вмешиваться в толпу индийцев просто безумие, недопустимое для белой женщины.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тот же вечер мы бродили между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рядами зонтиков, похожих на грибы, под которыми сидели мужчины. Эти, странного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вида люди, почти совсем голые, с ног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 головы вымазанные пеплом, напоминали фокусников или акробатов, одетых в серое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трико и загримированных.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головах у них возвышались фантастические прически, напоминающие огромные птичьи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гнезда, вымазанные желтоватым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навозом. Большинство индейцев считало этих религиозных фанатиков святыми.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"Посмотрите!" - воскликнула моя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приятельница, показывая на одного из них, который преспокойно стоял на голове.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- Зачем он это делает? - удивленно спросила 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- Чтобы угодить богу, - ответил стоящий рядом.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не удержалась от иронического замечания по поводу такой странной формы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служения небесному владыке и сказала,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вовсе иначе представляла себе индийских йогов.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- Это вовсе не настоящие йоги, - презрительно воскликнул один из студентов.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- Это грязные бродяги только марают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глазах иностранцев доброе имя Индии. Чтобы добраться до кошелька туристов,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проделывают всякие удивительные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штуки или прикидываются святыми, чтобы наш невежественный народ поклонялся им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кормил их. Усвоив некоторые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приемы йогов, они просто морочат публику. Ни один йог никогда не станет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показывать за деньги не будет хвастаться своим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искусством, - сердито закончил он. Когда мы через полчаса возвращались домой, 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тот самый человек все еще стоял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голове. Обман или не обман, но это произвело на меня впечатление...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другой день после посещения лагеря Садху мне дали почитать книгу,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написанную йогом Рамачарака. Начав читать,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почувствовала что-то знакомое.. На память пришли предреволюционные дни в Москве.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вспомнила, что слушала чтение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друга, который громко читал мне русский перевод книги "Четырнадцать уроков 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философии йогов и научному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оккультизму". Я крикнула тогда: "Я должна ехать в Индию!". Он захлопнул книгу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сказал: "Вы слишком эмоциональны,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дитя мое! "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Эта книга, как по волшебству, затронула в душе моей какие-то струны,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я не могла объяснить и определить сама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для себя. Я лихорадочно начала читать книги об Индии. Независимо от того,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насколько они были мне понятны, каждая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производила на меня сильнейшее впечатление. Особенно и заинтересовало меня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описание первой поездки в Индию мадам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Блаватской, которая организовала там штаб-квартиру теософов. Народ принял ее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свою. Они увидели в ней не надменную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иностранку, а любящего друга: она была одной из них.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"Со мной будет точно также", - подумала я. Почему меня так неодолимо тянуло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Индию? Не знаю. Отец мой был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директором банка в Риге, он был светловолосым шведом и никак не был связан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Востоком. Мать - дочь русского генерала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поляков - воспитывалась на севере, недалеко от Балтийского моря. Единственными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восточными людьми моего детства был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крестный грузинский князь да китайские купцы, приносившие товары на дом. Но что-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 тянуло меня к Востоку, особенно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Индии.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Русская революция и гражданская война временно оборвали эту мечту. Но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через несколько лет мы с матерью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бежали в Германию, я поняла, что приближаюсь к исполнению своего заветного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желания. Через год я поступила в известный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театр "Голубая птица" и объездила всю Европу. Дальше Индра Деви описывает,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хотела ехать в Индию со своим женихом,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но он заболел и скрылся, не желая обременять ее.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 дороге в Литву, к матери, она прочла в газете, что в Голландии, в конце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лета будет собрание членов "Ордена звезды",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основанного теософкой Анной Безант. Она создала это общество во имя Кришнамурты,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молодого индуса, которого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объявила вторым Христом и Учителем.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никогда не слышала о Кришнамурте, но душевное беспокойство и желание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увидеть учителя из Индии заставило меня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посетить съезд. Я уехала в Оман со смешанным чувством ожидания чего-то, так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всегда с подозрением относилась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громким словам к широковещательным заявлениям. Но когда я увидела Кришнамурти,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мне стало ясно, что его прямой,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честной натуре противна вся эта реклама. И действительно, через 3 года, в 1929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году, он распустил "Орден звезды",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отказавшись от могущественной и богатой организации. В Омане все мне было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странно, начиная с вечерних бесед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Кришнамурта у огромного костра до спанья в палатках и мытья собственных тарелок.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Один голландский дворянин предоставил свое имение, и на сборищах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присутствовало более четырех тысяч человек,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жили в больших и маленьких палатках. На следующее утро после прибытия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 мы собрались для размышления.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Мне объяснили, что это совсем нe похоже на молитву - что это форма длительного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сосредоточения, когда сердце и мозг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успокаиваются. Когда Кришна на чал петь священные гимны на санскрите, мне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показалось, что я слышу забытый зов,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знакомый, но отдаленный, вновь возникшие грезы туманного прошлого.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размышление закончилось, я бросилась в свою палатку и рыдала,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никогда в жизни. С этого дня все во мне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перевернулось. Исчезли страдания измученного беспокойного духа. Каждый новый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день в омменских лесах наполнял мое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сердце несказанной радостью. Я чувствовала удивительную свободу и счастье. Эта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неделя в лагере стала поворотной в моей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жизни. Сама того еще не зная, я сделала первый шаг в направлении йоги, и моим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руководителем и учителем стал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Кришнамурти.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я уехала из Омана, я с удивлением убедилась, что испытываю отвращение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 мясу, хотя всегда предпочитала 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любой другой пище. Еще в лагере я отворачивалась от вегетарианской еды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шокировала обедавших заявлениями,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умираю, хочу поесть настоящего бифштекса. Но, вернувшись домой, я оказалась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вегетарианкой. Я по сей день не ем мяса,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хотя не принуждай к этому свою семью или друзей.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Через много лет я прочитала в книге Рома Ландау "Бог - подвиг", что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встречи с Кркшнамурти автор таким 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необъяснимым образом бросил курить. Говорят, что великий Конфуций несколько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месяцев не мог есть мясо после того,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слушал древнюю китайскую музыку.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17 ноября 1927 года Индра Деви, наконец, отправилась в Индию на деньги,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подаренные ей друзьями. Она скоро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почувствовала себя в стране как дома, приобрела доверие индейцев тем,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усвоила их образ жизни. Мне почему-то казалось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странным носить сари, сидеть на полу, мыться, как индейцы и есть без ложек,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вилок и ножей, пальцами правой руки.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Например, на юге богатые и бедные вместо тарелок употребляют банановые листья,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вместо постели расстилают на полу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соломенные циновки. На Юге на серебряных медных и оловянных круглых подносах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едят и спят на кровати.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разных частях Индии можно встретить различные обычаи. Индра Деви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объездила всю страну и узнала ее лучше,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многие европейцы, живущие в Индии годами. Она познакомилась с Махатмой Ганди,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Рабиндранатом Тагором и стала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другом пандита Неру. Она посетила некоторые из собраний последователей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Кришнамурти и ехала с ним на одном пароходе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Европу. Но в Европе жить она не смогла, ее тянуло в Индию, которая стала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настоящим домом. Она вернулась в Индию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некоторое время кила на средства от продажи своих мехов и немногих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драгоценностей. Неожиданно ей предложи 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сниматься в кино. Затем она вышла замуж за чехословацкого консула в Бомбее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вела светскую жизнь. Единственно от чего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отказалась, это была моя дружба с индийцами всех каст и рангов, хотя это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нарушало неписанные, но строгие законы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белых людей, живущих в Индии. Конечно, встречаться с владетельным принцем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считалось столь неприличным,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видеться с Джавахарлалом Неру и другими членами Конгресса. К счастью, ни мой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супруг, ни правительство не возражали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против моих связей и я видела и принимала у себя, кого хотела...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Но за этим ли я приехала в Индию? Затем ли, чтобы стать хозяйкой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популярного салона и светской дамой? Что сталось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моими планами работать, помогать людям, учиться? Я сказала себе, что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действовать. Надо изменить свою жизнь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начать все сначала.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желание, наверное, оказалось бы благим намерением, но случилось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событие, которое совершенно изменило весь мой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 жизни. Это началось однажды вечером, когда я обедала с одним из наших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друзей. Муж уехал на юг охотиться. Мы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успели кончить обед, как вдруг моему другу стало плохо, и он почти потерял со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знание. Я повела его домой и по дороге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почти без памяти повторял: "Я никак не могу сейчас заболеть!" Я знала, что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занят важной и ответственной работой.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страстно желала бы взять на себя его болезнь. Что для меня, свободного человека,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если я пролежу в постели неделю-другую.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Тут я вспомнила, о методах йогов. Я решила попробовать, но не знала, как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сделать. Я смутно, вспомнила, что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концентрировать мысли на желании вылечить его. Это казалось совершенно простым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безвредным, и я не колебалась. Хотя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и не знала, что с ним случилось, но сделала несколько исцеляющих пассов над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всем его телом, дала ему выпить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магнетизированной воды и сосредоточила все мысли на том, чтобы забрать 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болезнь. Он почувствовал себя лучше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задремал. Тогда я ушла домой.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следующий день я не могла встать из-за острых болей в области сердца.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решила, что это пустяки, и боль пройдет.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Вскоре мой друг сообщил, что он чувствует себя хорошо и в состоянии идти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работу. Я была очень горда своим подвигом,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подозревая ни на минуту, что мне придется несколько лет болеть, так как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шутила с вещами, в которых ничего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понимала.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Вызванный ко мне врач растерялся, он не мог понять причин такого страшного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сердечного перенапряжения. После того,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я созналась в своем эксперименте, он в негодовании всплеснул руками: "Как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могли это сделать? Что вы знаете 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лечебных средствах йоги? Это просто ужасно, ужасно!" Он был прав. Но было уже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поздно. Мы оба не знали, что делать.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дал мне пилюли и даже заставил меня, вегетарианку, пить вытяжку из печени, 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ничего не помогло. Я еле ходила и два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месяца провела в постели. Муж был в отчаянии. Он не понимал причины моего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заболевания и не верил в мой рассказ 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лечении йогов. Даже мой врач, проживший, в Индии много лет, не мог убедить его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истиной этой истории. Когда 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поехали в отпуск в Европу, я обратилась к лучшим сердечникам. Они не могли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вылечить меня.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продолжала страдать сердечными приступами и не могла переносить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малейшего физического или эмоционального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напряжения. Когда мы через полгода вернулись в Бомбей, мне стало еще хуже из-за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тяжкого климата. Я стала нервной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раздражительной и часто без всякого повода начинала рыдать. Мне было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труднее. Я жила в ритме своей жизни. Иногда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 наплывом приступа энергии я шла на вечеринку или на урок индийских танцев.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большую часть времени я чувствовала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себя слишком усталой. Я располнела от недостатка упражнений, так как не могла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танцевать, ни плавать, ни ездить верхом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или заниматься, спортом. Фигура теряла стройность, цвет лица стал землистым.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лице появились морщины. Но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чувствовала себя слишком усталой, чтобы обращать на это внимание и тревожиться.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подчинилась судьбе и приняла свою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болезнь как естественное состояние.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Иногда я удивлялась, почему это случилось со мной, ведь я сделала это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лучших побуждений. Я хотела помочь своему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другу. Почему я должна была страдать? Или это было наказанием? Если так? то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чем я провинилась? Единственное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удовлетворительное объяснение давала индийская философия, в соответствии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которой я истратила свою карму (причинно-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следственную цепь), возникшую еще в прежней жизни. Объяснение было утешительным.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Оно спасло меня от горечи и злобы.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Только намного позже я поняла, что эта болезнь была необходима, чтобы прекратить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 жизни, который я вела и дать мне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возможность начать совершенно новую, иную жизнь.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Изменения начались через четыре года после того, как я потеряла здоровье,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сначала они не имели связи с моей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болезнью, но потом это оказалось иначе. Мы были в Праге. Муж повел меня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выставку посмотреть ручной ткацкий станок,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изобретатель быстро втянул меня в кружок ткачей и познакомил меня с одним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кружковцев, студентом-медиком 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имени Рипка. Я никогда не интересовалась ручным трудом и затрудняюсь объяснить,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почему я пошла в кружок ткачей. Я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предполагала, что это сыграет роль в моем состоянии и изменит его. К моему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удивлению, занятия оказались интересными 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увы, нагрузка была слишком велика для моего сердца. У меня был тяжелейший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приступ в классе, и Рипка бросился мне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помощь. Он дал мне выпить бренди и положил на сердце холодный компресс.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приступ кончился, и я лежала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обессиленная, юноша признался, что был испуган частотой пульса. Я рассказала 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 своей болезни. "Вы, наверное,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применили, лечение йоги?" - сказал он. - Вам не приходило в голову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посоветоваться о своей болезни с йогами ? Нет.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Удивляюсь! Это было бы наиболее логично". И я тоже удивилась, что не пришло мне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голову в Индии, где мне было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хуже с сердцем. Рипка сказал мне, что он много лет изучал методы йоги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собирается пользоваться ими, как только получит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диплом врача.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Он применил метод, который помог мне вернуться в класс. Обычно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приступа я была полумертвой.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следующего приступа я попросила мать вызвать Рипку. Он лечил меня пятнадцать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минут, и я почувствовала большое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облегчение. Я показала ему, как я лечили своего больного друга. "Радуйтесь,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легко отделались, - сказал он серьезно.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поступили совершенно неправильно. Силы, скрытые в нас, очень могучи и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уметь или управлять. Они похожи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электричество и могут лечить или убивать, - все зависит от их использования".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Он обещал придти на следующий день. "Вам потребуется пять сеансов и я дам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их в течение недели", - сказал он. 7 дней,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всего 7 дней, чтобы быть снова здоровой! Я не смогла этому поверить, чувствовала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себя растерянной и пораженной.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Все последующие сеансы продолжались по 15 минут. Затем я быстро засыпала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спала, когда он уходил. После каждого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сеанса он удивлял меня тем, что сближал ладони и через них проскакивала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электрическая искра. В последний день он сказал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мне, что мне больше не надо лечиться.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"Мне лучше, но я еще не совсем здорова", - признавалась 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"Завтра будете совсем здоровой".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другое утро я проснулась с ощущением удивительной легкости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жизнерадостности, которое я давно не испытывала.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была счастлива и здорова душой и телом. Я начала петь и танцевать, мне хотелось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писать и рассказывать всем 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чудодейственном исцелении. Муж боялся поверить в такое внезапное исцеление,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многие другие,он боялся,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улучшение будет недолгим. Но я не обращала внимания на этот скептицизм, и я вся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пузырилась радостью новой жизни.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Через несколько недель мы вернулись в Индию, и тут я начала всех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расспрашивать о йоге. Мои друзья слыхали об этом,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ничего толком не знали и сами были поражены моим выздоровлением. Лишь одна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моя прелестная приятельница,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принцесса Бхубан из Непала, приехав в Бомбей, дала мне все нужные сведения.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Когда я все рассказала ей и сказала, что хочу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изучить йогу, она очень разволновалась: "Что ж, мой брат покажет вам упражнения.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был толстый и болезненный, а сейчас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сами его увидите. Вы не поверите мне". И я не поверила, взглянув на стройную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фигуру принца Мусори. Он любезно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показал мне несколько позиций. Больше всего меня поразила Наули.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приподнимание живота, при котором мускулы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брюшины как мячи перекатываются под кожей. После того, как он встал на голову,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рассказала ему о садху, которого видала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однажды.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Стояние на голове - это лучшее из всех упражнений. Его называют королевой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асан, так как оно имеет ценнейшее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многостороннее влияние на гланды, органы, нервы и мозг. Оно делает чудеса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сочетании с йоговским дыханием. Я знаю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людей, которые избавились от жестоких головных болей, психических расстройств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невроза сердца при помощи стояния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голове. Я вспомнила, что Пандит Неру писал, что йога, особенно стояние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голове, помогло ему со хранить здоровье 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время тюремного заключения. Но мне казалось, что стоять на голове очень трудно,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я не представляла себе, что через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несколько лет смогу стоять целых полчаса.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 совету принца она обратилась к Свами Кувальянанда, серьезному ученому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специалисту йоги, у которого был институт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 Бомбее.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После встречи со Свами ее обследовал врач и предложил придти заниматься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через час после завтрака или через два-три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часа после второго завтрака (ленча). Сначала она занималась в сари, а потом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стала делать упражнения в трусах.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комнате на полу, покрытом циновками, занималось несколько женщин, каждая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делала свои упражнения, не обращая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внимания на других. Женщина-инструктор пригласила меня сесть рядом на пол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начала показывать ритмическое дыхание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йогов, совсем похожее на те виды дыхания, что были мне известны. Потом 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картинкам она предложила мне по очереди три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положения, растягивание, березку и плуг.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 своей досаде я ничего не могла сделать правильно. Я оказалась слишком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негибкой, чтобы коснуться больших пальцев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первой позе или коснуться пола в плуге.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следующий день я попросила одну из женщин нажать мне на спину,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достать мне до больших пальцев в трудной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позе "растягивания". Но учитель запретил, сказав, что это может повредить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жесткий негибкий мускул. В свое время я сумею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 сделать, уверила она меня. "Это будет наверное при моем следующем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перевоплощении", - мрачно буркнула я.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объяснила, что йога отличается от других систем физической культурой тем,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каждое упражнение сочетается с глубоким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дыханием. "Без этого они превращаются в простую гимнастику, которая нас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интересует", -сказала она и добавила: "Они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влияют не только на дыхание, циркуляцию крови и пищеварение, но и на весь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организм, даже на мыслительные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умственные способности". Но к тому времени, когда я достигла некоторого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прогресса в выполнении упражнений, моего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мужа, к великому моему сожалению,отозвали в Прагу. Однако я решила твердо, что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вернусь и продолжу занятия.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Возможность вернуться появилась раньше, чем я думала. Меня пригласили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бракосочетание принца в Мисор. 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раньше слышала о знаменитой школе йогов в Мисоре. И однажды даже присутствовала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демонстрации упражнения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учащимися. Тогда Шри Кришнамачария, учитель, объявил, что он ляжет на пол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сделает так, что сердце его перестанет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биться на несколько мгновений. Гостям предложил пощупать его пульс. Там были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врачи с секундомерами и стетоскопами.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Один немецкий врач после обследования сказал, что считал бы его мертвым. "Не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понимаю, как они делают эти удивительные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вещи", - говорил мне после этого врач. "В нарушение всех научных законов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могут оставаться закрытыми в земле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течение дней и недель".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 тем не менее, лишь очень немногие берут на себя труд серьезно заняться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изучением йоги, - заметила я, - это потому,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мы, европейцы, считаем ниже своего достоинства признаться в незнании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определенных физических законов и предпочитаем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отмахиваться от индийского учения, как фантастического и неясного...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Все это всплыло в моей памяти при получении приглашения на свадьбу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подхлестнуло мое нетерпение поскорее увидеть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Мисор. Я ехала через Бомбей и прибыла в Мисор задолго до свадьбы.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другой же день я отправилась в школу йоги. Но Шри Кришнамачария вовсе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жаждал меня взять в число учеников.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сказал, что у него нет классов для женщин и что мне будет тяжело подчиняться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всем правилам, установлениям в диете,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во время занятий я не смогу вести обычный для меня образ жизни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деятельности. Но в конце концов, мне удалось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убедить его в серьезности моих планов и меня приняли.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Обучение в этой школе отличалось от бомбейского. В Бомбее люди занимались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школе только для укрепления здоровья,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 остальное время занимались, чем хотели. Здесь они проходили первую ступень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обучения настоящих йогов.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Прежде всего я была поставлена в рамки строжайшей дисциплины и подчинялась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строгой диете. Последняя еда была 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заката солнца, а в постель я ложилась в 9.30. Йога-ученик обязан избегать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путешествий и физических усилий, а также точно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соблюдать время всех упражнений. Мне не разрешается купаться в слишком холодной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или слишком горячей воде, не греться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 очага. Его одежда и обувь должны быть чистой и удобной. Тесные пояса и кушаки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тесная обувь и высокие каблуки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запрещены. Прежде чем я была готова начать занятия, я должна была хотя бы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время своего обучения принять "ямы"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"ньямы". "Яма" - это необходимость избегать зла, несправедливости, зависти, лжи,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воровства и т.п. "Ньяма" -означает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внутреннее и внешнее очищение,душевный покой, силу воли, терпение, милосердие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благодушие.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Все эти правила, установления не относятся к тем,что занимается йогой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здоровья, но лишь к тем, кто проходит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обучение настоящей йоги.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должна была вставать перед заходом солнца и после ванны, в течение всего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утра и дня занималась упражнениями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размышлениями. Вечером я делала упражнения в школе.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первые несколько дней я была такая сонная, что с трудом держалась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ногах. Но йоги советовали мне не беспокоиться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побольше отдыхать, очевидно, мой организм требовал отдыха. Скоро сонливость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исчезла и заменилась ощущением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необычайной легкости и энергии. Учитель также сказал мне, что скоро я начну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терять и в весе. Я этому очень обрадовалась,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как у меня уже появился "жирный загривок". Но вместо похудения, я вдруг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начала раздуваться, как шар, и это меня,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естественно, встревожило. Учитель успокоил меня, сказав, что это бывает, хотя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часто. Чтобы привыкнуть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упражнениям и глубокому дыханию, организму обычно требуется месяц и более.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восстанавливается правильный вес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форма. Затем он объяснил, что позы предназначены для нормализации функций всех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органов и желез, особенно для желез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внутренней секреции, которые обеспечивают метаболический баланс тела, то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его вес и форму.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Благотворное влияние незамедлило сказаться. Через несколько месяцев у меня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восстановилась девичья фигура, морщины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лице исчезли кожа стала гладкой и упругой. Все отмечали блеск в мо их глазах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моложавый вид. Я чувствовала себя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легко и беззаботно как ребенок в летние каникулы. Все это было приятной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неожиданностью, так как никогда не придавала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большого значения заявлениям йогов о влиянии их упражнений и больше верила в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лечебные методы. Теперь я узнала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чудотворные результаты упражнений, глубокого дыхания. Я осознала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значение и важность всей их системы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физической культуры.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Должна признаться, что долгое время у меня не хватало мужества стоять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голове. Наконец, меня уговорил один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старейших наших студентов (ему было около 66 лет). "Если я, в мои годы, научился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стоять на голове, - сказал он, - то Вы без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всякого риска можете пробовать тоже". Когда он пришел в школу, он был весь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скрючен ревматизмом. Через полгода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свободно ходил, даже без палки. Он очень гордился тем, что мог самостоятельно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завязывать шнурки от ботинок, после того,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как его талия похудела на несколько дюймов.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прошло и несколько недель, как я попробовала стоять на голове. Вскоре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могла стоять уже без посторонней помощи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посреди комнаты.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Наконец, мой учитель остался доволен моими успехами и сказал, что я готова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 тому, чтобы перейти на следующую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ступень обучения. На следующий день он предложил мне придти на полчаса раньше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запер дверь, чтобы никто не мешал.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сел на пол и начал обучать меня искусству особых тайных упражнений,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контролирующих дыхание; это была Пранаяма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(прана - дыхание и яма - задержка на санскрите). Эти упражнения состоят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различных видов вдоха, задержки и выдоха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через правую, левую или обе ноздри. Каждый вид пранаямы, как и асаны, имеет свое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название.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учитель показал мне правую пранаяму, я с удивлением спросила: "И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все? Это же очень просто!" Он ответил,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хотя это просто, но эффект от этого огромный. Наверное, выполнение пранаямы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 оказаться крайне опасным. Ее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выполнять в определенном месте, в определенное время, под определенным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наблюдением. Он подчеркнул, что здесь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необходимо личное обучение мастером и что ученик должен соблюдать строгую диету,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вести размеренную жизнь и во время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обучения находиться вдали от шумных городов с их тревожащей вибрацией. Многие,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кто на свой страх и риск занимается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пранаямой, наносят себе серьезный вред, физически и умственно. Я была очень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благодарна Шри Кришнамачария за все, чему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научил меня, и была уверена, что всю свою жизнь буду чувствовать пользу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этого.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 время обучения йоги в миоорской школе, когда занятия близились к концу,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однажды удивил меня, сказав, что хочет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бы я в Китае была учителем йоги (мужа в это время перевели в Шанхай).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выразила сомнения в возможности для себя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передать свои знания другим, но он уверенно сказал: "Вы можете и будете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делать".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Он заставил меня записывать все, чему он учил меня. И самым подробным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образом объяснил влияние дыхания,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упражнений и диеты на железы, органы, нервы и мозг человеку. Он также дал мне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ряд практических советов по обучению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йоги. В Индии учителю не пере чат, я повиновалась и записывала все, что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говорил. Я не думала что когда-нибудь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воспользуюсь этими записями, так как не представляла сама, что буду обучать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йоге.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мы расстались, он сказал, что теперь мне не обязательно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придерживаться такой же строгой диеты, как при обучении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как я все равно не пила, не курила и не ела мяса. "Откажитесь только от чая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кофе", - добавил он.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 чаю я была равнодушна, но кофе очень любила, и мне вовсе не улыбалось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отказаться от него навсегда. Но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повиновалась и вскоре убедилась, что не так трудно отказывать себе в чем бы 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ни было.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Слишком долго рассказывать о том, как я жила после окончания обучения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Миссоре. Вот что было, в двух словах: еще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один учитель в Бомбее, где я прожила целый год перед отъездом в Шанхай; в Шанхае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открыла школу и успешно обучала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йоге в течение семи с половиной лет (преимущественно американцев); читала лекции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различных клубах и организациях.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После войны я на год вернулась в Индию, чтобы расширить свои знания.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Тот факт, что я открыла школу и читала лекции, создал мне славу первой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европейской женщины, которая обучалась йогом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 Индии.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1947 году я приехала в Калифорнию, где открыла студию в Голливуде,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скоро среди моих учеников были Серж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Кусевицкий, Линда Крисьян, Грета Гарбо и пр., от известных предпринимателей 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продавщиц. С 1950 года я в течение трех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лет преподавала в Аризоне и в Мейне, на землях, принадлежащих Элизабет Арден.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Затем, проведя зиму в Нью-Йорке,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вновь открыла школу в Голливуде.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Лично мне йога дала все, что имеет какую бы то ни было ценность в жизни.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Она показала мне путь к более здоровой,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счастливой и полной жизни без напряжения и без страхов, жизнь, имеющую смысл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цель. Я надеюсь и желаю, чтобы эта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книга помогла Вам достичь тех же результатов.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ЧАСТЬ I.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I. Что такое йога?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Йога - система физической, умственной и духовной тренировки. Она возникла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Индии много тысяч лет тому назад.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религия и не вера, она не имеет храмов, обрядов или догм. Это метод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самопознания, который начинается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совершенствования тела и заканчивается формированием его духа. В книге Интса-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Брауна "Раскрытие смысла Йоги"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подчеркивается, что нельзя сравнивать йогу с христианством: "Это все равно,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сказать, что Библия лучше, чем инструкция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 устройству автомобиля... Йог - не жрец, и не оракул; это человек, который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достиг духовного просветления. Он может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исповедовать любую религию и может вообще не принадлежать ни к какой религии".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Несколько слов о происхождении йоги. Первые йоги в Индии были мистиками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учеными, для которых первостепенное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значение имел вопрос об отношении смертности человека и бессмертия духа.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пытались искать пути и средства,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связать эти два явления при жизни человека. Они веками проводили опыты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различными способами расслабления,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сосредоточения и размышления; искали различные типы дыхания, упражнений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физических и умственных пищу, положение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тела. Успешно закончив опыты, они систематизировали результаты поисков и назвали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их "Учением йоги". Слово йога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происходит от санскритского корня что значит "союз" "объединение". Они выбрали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 название, ибо цель йоги - достичь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единения человека (существа конечного) с бесконечным духом, единение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индивидуального сознания с космическим. Можете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назвать это Истиной, Светом, Богом, Внутренней правдой, как угодно. Для индийца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йога - это философия, наука, искусство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образ жизни.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Учение йоги состоит из нескольких разделов, в соответствии с различными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типами и темпераментами людей, начиная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йоги, которая учит над телом до йоги, которая помогает достичь "экстра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индивидуальности". Вот названия различных видов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йоги: ,Раджа, Хатка, Карма, Джана, Бкакти и Мантра.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Человек, который занимается Карма-йогой, достигает единения с Духом через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активное действие и труд; тот, кто выбрал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Джана-йог через науку и познание; Бхакти - это дорога бескорыстной любви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беспредельной преданности; Мантра-йога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наука о вибрациях,при которых повторение определенных звуков и,восклицаний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водит человека к той же цели. Раджа-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йога - высшая форма йоги, йога сознания. Подготовка к ней начинается обычно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Хатка-йоги, йоги физического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благополучения.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изучила Хатка-йогу и о ней собираюсь рассказывать. Остальные виды йоги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подходят для деловой жизни больших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городов; между тем Хатка-йога, учение о физическом совершенстве, имеет большое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просветительное и практическое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значение для европейца - усталого и замотанного, Значение важное для тела, ума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духа.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Первая ступень для Хатка-йоги состоит из асан или поз. Здесь обучают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глубокому дыханию, упражнениям и диете. Речь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идет о нашем теле и его здоровье, тщательно учитываются все отправления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действия различных желез до духовных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проявлений. Эта книга не учебник йоги, но практическое руководство как добиться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более долгой, здоровой и счастливой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жизни. Она научит нас правильно дышать покажет, что и как надо есть;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расслабляться и упражнять тело и дух.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начнете лучше спать, чувствовать себя более счастливыми, голова станет ясной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спокойной. Вы научитесь поддерживать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здоровье, как оградить себя от простуд, лихорадок, запоров, головных болей,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усталости и т.п. Вы узнаете, что делать,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сохранить молодость, живость и подвижность, независимо от возраста, как 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желанию терять или набирать вес?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избежать ранних морщин и сохранить гладкость кожи и свежий цвет лица.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Остальные виды йоги можно изучать только под руководством опытного учителя.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Вот они в том порядке, в котором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изучают: Позы (Асаны), контроль над дыханием (Пранаяма), контроль над нервной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системой (Пратьяхара), контроль над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сознанием (Дхарана), размышление (Дьяна), и высшая просветительность (Самадхи)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основная цель йоги, "союз духа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материи", как говорят в Индии. Стремясь обрести это единства, йоги выработали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идеальную систему тренировки тела и духа.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Эта система принимает в расчет всего человека, во всех аспектах физическом,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моральном, умственном и духовном. Ничто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выпадает из поля зрения. Даже физическая, тренировка носит исчерпывающий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характер, так как включает абсолютно все,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требуется человеку для совершенствования здоровья: правильное дыхание,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упражнения, диета, расслабление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физическое и умственное - и гигиена.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Первые йоги десятилетиями изучали действие различных поз, упражнений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дыхания и пищи на живой человеческом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организме. Они наблюдали животных, их способы дыхания и отдыха, их методы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адаптации и изменениям климата и среды;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их поведение в случае болезни или опасности. Лишь при помощи терпения и дара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предвидения йоги открыли ряд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биологических процессов, которые они сумели использовать для поддержания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здоровья и силы, для продления жизни.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Созданные, тысячи лет тому назад методы йогов остаются непревзойденными и в наши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дни. Большинство последних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открытий в области диетики и культуры тела были известны древним йогам, которые,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однако, хранили свои методы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секрете.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вы пойдете в косметический кабинет или спортивную школу,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поразитесь, увидев, как много йоговских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упражнений здесь используют. Правда, здесь утеряна их основная ценность, так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без координации с глубоким дыханием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без психологического значения все эти физические упражнения становятся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механическими.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Меня часто спрашивают, зачем йоги уделяют так много внимания заботе о теле,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когда их цель - духовный союз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божеством. Они стараются сделать тело здоровым, прекрасным, изящный и чистым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внутри и снаружи, ибо они видят в нем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сосуд, в котором проявляется действие высшей силы... Подобно тому, как скрипач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заботится о скрипке, без которой он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 проявить свое искусство, так и йоги заботятся о теле, через которое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проявляется их духовная сущность.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Индии йоги обучают учеников Гуру (духовные учителя и руководители).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Настоящие йоги, далеко продвинутые по стезе самопознания, мало интересуются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физическими благами, которые дает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йога. Для них это всего лишь первые шаги на далеком пути самоусовершенствования.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Они живут в уединенных местах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держат свое учение в тайне, делясь лишь с учениками. Благодаря такой системе 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удалось на тысячелетия сохранять учение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неприкосновенности, несмотря на эпидемии, катастрофы, войны и вторжения,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выпали на долю Индии. Йога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помогла бесчисленному количеству людей сохранить здоровье и душевный покой.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2.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Глубокое дыхание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Уделяли ли вы когда-нибудь серьезное внимание дыханию, этой важнейшей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всех функций организма? Приходило 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 в голову, что главные из наших физических и умственных недомоганий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объясняются тем, что мы неправильно дышим.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Жизнь и дыхание - синонимы. Жизнь есть дыхание и отсутствие его - смерть.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Мы живем до тех пор, пока дышим,и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дышим, пока живем. Бодрствуем ли или спим, мы никогда не перестаем дышать. Без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пищи можно жить недели и даже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месяцы, без воды дни, но без воздуха нельзя существовать даже несколько минут.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Воздух - важнейшая питательная среда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крови, которая в свою очередь питает клетки, мышцы, железы и все органы.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Состояние кожи, костей, зубов, волос и ногтей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зависит от состояния системы кровообращения. Вся деятельность тела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пищеварения до творческого мышления зависит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снабжения кислородом. И тем не менее мы все с полным безразличием относимся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дыханию и совершенно не обращаем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него внимания. Многие ли из Вас думают о том, чтобы по утрам делать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дыхание? А ведь эта гораздо важнее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ванна или даже завтрак. Пища никогда не выполнит своей задачи питания, если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попадает в здоровую кровь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клеточную ткань. А это делает кислород. Как бы ни свежа и ни хорошо была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приготовлена еда, как бы хорошо она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переварилась кишечником, если есть недостаток кислорода, процесс ионизации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(превращение молекул пищи в питательные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вещества) будет неполным, и пища будет усваиваться лишь частично, - пишет Филипп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Райс,врач, посвятивший свою жизнь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малолетним преступникам. Он утверждает, что 55% преступности среди малолетних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связано с кислородным голоданием,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возникающим от недостатка свежего воздуха и от поверхностного дыхания.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Между тем, так легко устранить эту причину научив детей правильно дышать.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Там, где крови не хватает животворного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кислорода, на его месте всегда избыток ядовитой углекислоты... Как же может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ребенок хорошо соображать, когда мозг его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получает достаточного питания? Поверхностное дыхание - одна из многих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ненормальных привычек, навязанных нам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современной цивилизацией. Доказано, что в цивилизованном мире естественное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 есть лишь у грудных детей.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Разница между одним глубоким вздохом и многими поверхностными подобна разнице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между одним громким криком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серией слабых попискиваний. Чтобы быть здоровым, человек должен, делать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приблизительно 60 глубоких дыханий в день.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Поверхностное дыхание является прямой или косвенной причиной многих физических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душевных заболеваний, начиная от 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простой простуды до нервных расстройств. Сутулость, узкогрудие, плохой цвет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лица, плохое зрение, плохая память,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мозговое переутомление - все это может быть результатом плохого дыхания.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правильной работы мозгу требуется втрое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 кислорода, чем остальному организму. Если ему не хватает питания,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отнимает он его у других органов. Вот почему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работники умственно го труда часто отличаются слабым зрением и плохим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телосложением, Миллионы людей, сами того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зная, страдают от недостатка кислорода. Автор книги "Будьте счастливы и здоровы"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Г.Хаузер также считает, что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ритмичное дыхание - быстрее всего возвращает энергию усталому организму.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верит также, что глубокое дыхание важнее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для здоровья, чем пища...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Глубокое дыхание не только питает организм, но и очищает его. Для нашего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тела оно тоже, что "генеральная уборка"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дома. Плохо вентилируемое помещение и душная комната всегда неприятно пахнет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нечистотой. Также и наш организм.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Только правильное дыхание обеспечивает хорошую вентиляцию и чистоту. В статье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Р.Норра о раке говорится о вреде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курения. "Бес спорно, что дым раздражает слизистую область рта и носоглотки,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усиливает хриплость голоса, кашель,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хронический бронхит и тонзиллит. Общепризнанно, что курение запрещается при язве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желудка и 12-ти перстной кишки,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оно мешает нормальному пищеварению, сужает сосуды, учащает ритм сердца,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поднимает давление.. Усиленное курение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причина распространения рака легких.. За период 1920-1948 гг. смертность от рака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легких возросла в США с 1,1 до 11,3%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100000 человек, с 1938-1948 - возросла на 144%. 24 тыс.человек в год (19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тыс.мужчин и 5 тыс.женщин) умирает от рака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дыхательных органов. Но это не останавливает курильщиков. И я не пытаюсь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заставить их бросить. Вместо этого я советую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 немедленно начать дыхательные упражнения и делать их несколько раз в день.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Этим вы будете вентилировать легкие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очень уменьшите вред от курения. Ведь каждая папироса нейтрализует или поглощает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25 мгр. Витамина С в организме.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Заботьтесь о теле, как о машине, которая доставит вам хлопот, если кислород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проходит свободно через мотор. То 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происходит с организмом. Плохо вентилируемый, он теряет сопротивляемость и более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подвержен заболеваниям. Человек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уподобляется свече под колпаком: она горит тускло. Малейший сквозняк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изменение температуры приводит к простуде.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Появляется восприимчивость к любой инфекции. Вы страдаете от артрита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несварения желудка. К 40 годам портится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зрение. После 50-ти вы падают волосы и зубы. Еще до 60 лет вы уже стары,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морщинисты и малоподвижны. Вы уже старая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развалина в те годы, когда ваш опыт должен, был бы делать вас полезным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активным членом общества.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Мы дорогой ценой расплачиваемся за то, что забываем, что мы - организаторы,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органическая часть окружающей природы.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смотря на технический прогресс, мы сами не машины. И чтобы сохранить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физическую и умственную активность,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вновь учиться жить и начинать с самого важного - с правильного дыхания. Хотя 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дышим постоянно, вряд ли один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десяти знает, как глубоко дышать. Это вовсе не значит с шумом втягивать воздух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пыхтя, выдувать его. Даже инструкторы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физкультуры врачи, сестры, певцы бывают поражены при демонстрации глубокого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йоговского дыхания. Это особый способ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полного дыхания, непохожий ни на какой другой. При нем происходит полное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заполнение и полное опорожнение легких;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есть "глубокое ритмичное дыхание", происходящее в соответствии с собственным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пульсом каждого человека. Это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 сочетается с каждым йоговским упражнением и асаной и может производиться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отдельно, как дыхательное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упражнение. Открыв могучее воздействие дыхания, йоги выработали подробнейшую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систему дыханий из всех, когда-либо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существовавших.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Она начинается с простого оздоравливающего глубокого дыхания 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заканчивается сложным типом дыхания (Пранаяма),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предназначенным для пробуждения силы, дремлющей в организме человека.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Прана - означает дыхание, абсолютную энергию; а яма - задержка, пауза.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этого и состоит пранаяма - особые способы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вдохов, выдохов и задержки дыхания.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соответствии с учением йогов Пранаяма - это космическая жизненная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энергия, жизненный элемент, существующий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атмосфере в форме флюидов. Он содержится в лучах солнца, в воде и в пище.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проявляется во всякой живой жизни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бактерий до человека и от минералов до растений.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Существование этой могучей жизненной силы известно было не только йогам, 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древним оккультным школам Египта,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Греции, Тибета и Китая. Даже Библия ("Исход") упоминает таинственную энергию ("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Цы "). "Дыхание или Дух - есть жизнь".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утверждают, что их дыхательные упражнения, контролирующие дыхание,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могут усилить циркуляцию Праны в теле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человека; и концентрация праны чрезвычайно повышается, если во время процесса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дыхания на помощь приходит мозг.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Излишек Праны скапливается в солнечном сплетении, которое является как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батареей энергии нашего тела.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Западная наука сначала очень скептически относилась к доктрине Прана, ибо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ее нельзя было фиксировать никакими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приборами, поэтому она была отброшена, как несуществующая. Однако постепенно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здесь наступило изменение, и теперь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Прана часто упоминается в оккультной литературе.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споре с глубоким дыханием известная американская летчица Жаклин Кекран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спросила меня, не дает ли тот же эффект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кислородная подушка. Нет, сказала я, ибо кислород в подушке "мертв" и может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служить лишь симулянтом, лекарством.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нужен в крайних случаях, но не имеет отношения к жизненным процессам организма: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они остаются пассивными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дыхании через подушку, йоговское же дыхание, наоборот, активизирует весь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организм, так как возбуждает жизненные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процессы.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Воздух, пронизанный Правой, - есть жизненная сила, а глубокое дыхание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мостик между Праной атмосферы и Праной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организма. Здесь кислород более мощно воздействует на голодающие волокна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клетки, омолаживая все тело. В дыхании,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и во всей остальном, - важно не только то, что мы делаем, но и как мы делаем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это... Разница между дыханием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вдыханием кислорода из подушки - такая же, как между едой и искусственным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питанием. Первый урок и краеугольный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камень йога - это урок глубокого ритмичного дыхания. Он питает и очищает тело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помогает создать сопротивляемость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против болезней. Оно влияет на мозг, успокаивает эмоции и нервы. Душевное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равновесие, хорошая память, ясная голова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вот неизбежные результаты овладения глубоким дыханием. Оно поддерживает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здоровье, питает ослабевшие ткани, железы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органы исхудалых, помогает уничтожать отбросы и лишний жир у полных.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считают, что глубокое, ритмичное дыхание включает человека в общий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"ритм вселенной". И это непросто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фразеология Востока. В этом есть глубокий смысл.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Все живое и движущееся имеет ритм - планеты,звезды, земля, моря, любое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насекомое, зверь и человек. Жить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функционировать гармонично можно лишь до тех пор, пока мы сохраняем свой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индивидуальный ритм. Выйдя из него, 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теряем равновесие, легко подвергаемся раздражению, сверхнапряжению и неврозу,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который может привести к нервному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срыву и душевному заболеванию.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больших городах ритм чувствительного организма часто нарушается чрезмерно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быстрым темпом жизни, толчками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раздражающим влиянием противоположных воздействий. Иногда же ритм одного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индивида достаточно могуч,чтобы оказать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дурное или хорошее влияние на группу людей, общество и даже целый народ.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Еще много лет назад йоги при помощи ритмического дыхания научились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управлять собственным ритмом и противостоять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влияниям, которые могут его нарушить.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Мой дорогой друг, покойный С.Кусевицкий, которого я на учила йоговскому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дыханию, считал, что все, кто имеет дело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ритмом - дирижеры, музыканты художники- должны обязательно заниматься глубоким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дыханием. По своему опыту я знаю,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глубокое дыхание помогло мне преодолеть морскую болезнь и страх сцены. Одна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 учениц, страдающая такими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приступами страха, что не ходила одна по улице, в 3 месяца излечилась и даже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позже стала водить машину...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вы делаете глубокий вдох, вы должны воображать, что вместе с воздухом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впитываете все те качества и элементы,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вам необходимы, например: здоровье, силу, уверенность, любовь, душевный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покой и проч. Выдыхая, думайте о том,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вы выбрасываете нежеланные качества - болезнь, страх, усталость, ненависть,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беспокойство и т.п. Если делать регулярно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так, в течение нескольких месяцев, то вы увидите, что это действует, хотя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кажется, что это слишком просто. Но будете 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делать это? Или будете ждать, что за вас сделает кто-то другой, что, увы,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невозможно.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Глубокое дыхание помогло многим моим ученикам преодолеть физические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духовные непорядки и добиться чувства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внутренней уверенности в себе. Перед ними открылись новые средства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самовыражения, оно расширило их таланты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способности, словно в них влилась свежая энергия.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Контроль над дыханием в какой-то степени дает власть над духом и чувствами.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Особенно велика спиритуалистическая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ценность глубокого дыхания. Состояние просветления, которое достигается через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сосредоточение, принадлежит к тайному,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эзотерическому учению йогов.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книге этой я не буду об этом говорить. Более того, я хотела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предостеречь вас сразу, чтобы вы не пытались сами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изучать пранаяму в ряд других элементов учения йогов, т.к.не под силу среднему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европейцу, особенно, если он живет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большом городе, полном возбуждающих вибраций и испорченного воздуха.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изучать Пранаяму, надо жить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определенной среде, соблюдать секретную диету и вести очень строгий образ жизни.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Надо также пройти предварительное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обучение йоговским упражнениям под руководством знающего и честного учителя.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видела много вреда от Пранаямы,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которую изучали по книгам и письмам или под руководством бесчестных, занятых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саморекламой учителей. К высшим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ступеням йоги нет кратких путей. Для того чтобы стать инженером, врачом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пианистом, требуются годы обучения,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длительных тренировок и жестокой дисциплины, точно так же и с йогой.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сама европейка и прекрасно знаю, как опасна Пранаяма для среднего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европейца. Для 9 из 10 все обойдется, но десяток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постигнет беда. Ведь никто не захочет быть этим десятый. Я никого не обучаю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Пранаяме. Мой учитель просил меня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делать этого много лет назад. Кроме того, в предисловии я писала, как серьезно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болела, не зная, как опасно шутить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лечебными методами йоги. Поэтому я ограничиваю свой курс дыхательными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упражнениями и асанами, благотворно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влияющими на здоровье и безвредными. Ими с уверенностью могут заниматься и стар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млад. Я видела, какие чудеса делают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 людьми йоговские упражнения.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Технику глубокого дыхания нелегко описать в книге, но я постараюсь описать,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сделать это. Глубокое дыхание должно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всегда производиться в хорошо проветренной комнате, либо у открытого окна,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улице не очень холодно. Ни в коем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случае не делать это на полный желудок. Пояса, лифчики, узкие платья надо снять.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Идеальное положение для глубокого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дыхания - это поза лотоса, если она вам удобна. Большинству она вначале трудна.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не могла ее принять. Тогда сядьте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ковер, скрестив ноги, как портной, или на стул, положив руки на колени. Спина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позвопочкик должны быть совершенно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прямые. Это очень важно. Кстати, это исправляет и плохую осанку. Если же вы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можете сидеть прямо, тогда лучше стойте.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Если вы прикованы к постели, лягте вытянувшись.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Теперь начинайте дышать, закрыв рот и слегка сжимая глотку и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медленные вдохи. Вы услышите тихий шипящий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звук, идущий из задней части глотки. Это признак того, что - вы дышите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правильно. Не давите на грудь, не давайте груди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подниматься при вдохе,а заставляйте грудную клетку раздаваться в стороны. Теперь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медленно выдыхайте с тем же шипящим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звуком, сжимая грудную клетку.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Вы,только что глубоко вдохнули. Почувствовали ли вы на верхнем небе 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задней стенке глотки давление вдоха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выдоха. Если да, то все идет отлично. Втягивать воздух ноздрями (как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принюхиваясь), неверно, признаком правильности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служит шипящий звук. Если же глотка сжата чрезмерно, то слабое шипение переходит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похрапывание. Это тоже неверно,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так как перенапрягает глотку.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Теперь повторите дыхание, трижды вдохнув и, выдохнув. Для первого раза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 не надо. Позже в этот же день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вечером вы можете повторить упражнение. Но для начала не делайте больше 4-х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дыханий за раз.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Чтобы установить ритм дыхания, посчитайте свой пульс: 1,2,3,4...1,3,3,4...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- несколько раз. Затем половите руки на колени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делайте глубокое дыхание, мысленно отсчитывая 4 удара пульса на вдохе и 4 -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выдохе. Счет биений не должен мешать,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дыханию: оно должно происходить ровно, а не прерывисто, в такт счету. Вдыхайте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вдыхая, концентрируйте внимание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свежем воздухе, полной кислорода. Мысленно смотрите, как кислород заполняет ваши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легкие; если у вас в организме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слабое место, мысленно направьте поток кислорода туда. Примерно около месяца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вдыхайте и выдыхайте на 4 удара пульса.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Пока не научитесь дышать ровно, без усилий, не добавляйте счет. Пройдет, может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быть, и более месяца, прежде чем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прибавите время, для выхода вдоха и выдоха. Не торопитесь.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первую неделю не делайте более 4-х дыханий за раз, прибавляйте 2 или три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дыхательных упражнения. Вторую неделю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делайте 5 дыханий и за тем каждую неделю прибавляя по одному дыханию, пока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достигните 60-ти. Это количество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разделите по 15 дыханий 4 раза в день, или по 20-ти, утром, дней и вечером.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Можно делать и дважды в день.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вы правильно делаете глубокое дыхание, то очень скоро заметите явное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улучшение своего самочувствия. Я уже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говорила, что это глубокое ритмическое дыхание является самостоятельным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упражнением. Не надо стараться все время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дышать таким способом. Однако ваше дыхание автоматически улучшится. И ночью, 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сне вы также начнете дышать глубже.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Утром, как только встанете, сразу идите к открытому окну и делайте те несколько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глубоких дыханий. Точно также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поступайте вечером перед сном. Важно, чтобы спальня сильно вентилировалась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ночь, так как ночью мы всегда лежим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дышим глубже. Не забудь те, что тело наше дышит порами кожи. Поэтому я советую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 спать без пижам и ночной сорочки.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Кожа всегда будет свежей, упругой и молодой. Начните летом, а зимой добавьте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лишнее одеяло. Не кутайте детей, приучайте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их спать без всего. И детям и взрослым полезны такие воздушные ванны.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погода и условия не позволяют принимать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улице, старайтесь ходить как можно больше обнаженными в комнате во время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упражнений, занятий, чтения,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причесывания и т.п.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уверена, что если вы научитесь глубокому дыханию, вы скоро почувствуете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его благотворное влияние.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ДЫХАТЕЛЬНЫЕ УПРАЖНЕНИЯ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 Встаньте прямо, вытяните руки вперед. Глубокий вдох и на задержке руки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стороны и вперед несколько раз. Руки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опустить, энергично выдохнуть открытым ртом.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 Встать прямо. Руки вперед. Вдох: на задержке махать руками как мельница.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Энергичный выдох открытым ртом.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 Встать прямо. Взять себя за плечи концами пальцев. На задержке вдоха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соединять локти на груди и широко разводить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несколько раз. Энергичный выдох через широко открытый рот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4.Встать прямо. Вдохнуть тремя энергичными ступенями. На первой трети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вытянуть руки вперед, на второй - в стороны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уровне плеч, на третьей - вверх. С силой выдохнуть, широко открыть рот.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5. Встать прямо. Вдохнуть, подняться на носки. Задержать дыхание, стоя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носках. Медленный выдох через нос,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опускаясь на пятки.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6. Встать прямо. На вдохе подняться на носки, выдыхая - приседать.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встать.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3. Расслабление, успокоение.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вы нервничаете, беспокоитесь или тревожитесь; друзья часто советуют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 успокоиться и "плюнуть". Совет хорош,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как его выполнить. Этого они сами не знают. Человек тщетно пытается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успокоиться, а ему все хуже и хуже. Он твердо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решил расслабиться и успокоиться, хотя бы ценою собственной жизни, и почти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достиг своего. Не в силах порвать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заколдованный круг, он закуривает еще одну папиросу и наливает еще одну рюмку.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Моя приятельница жаловалась мне, что "чуть было не сошла с ума, стараясь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успокоиться, и не знаю, что мне делать?"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предложила научить ее расслабляться, как делают мои ученики на занятиях.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"Лягте на ковер", - сказала я и задернула штору, чтобы создать полумрак.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"Жесткий пол лучше для расслабления,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мягкий диван".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Мы делали упражнение в течение 1О минут. Эффект был грандиозный и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сообразила, как помочь своей беде. Она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могла успокоиться и это мешало ей исправить дело.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 каждый бывают аналогичные случаи. Вы ищете важный документ и от волнения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можете найти его. Волнение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тревоги, ставшие привычкой, доставляют людям всевозможные неприятности. Сознание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настолько отравлено тревогой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беспокойством, что вы - теряетесь и не можете видеть вещи в истинном свете.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Что происходит, если вы хотите успокоиться и не можете? Обычно, чтобы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сорваться, вы напрягаетесь и доводите себя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 нервного кризиса. Бешеный темп подхлестывает современного человека. Он спешит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работать, в спешке ест, в спешке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любит и в спешке отдыхает. Начисто забыто прекрасное искусство размеренной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жизни. Мы слишком заняты. Вот почему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распространены господствующие среди нас болезни, неврастения, головные боли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бессонница, неврозы сердца, запоры,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несварение желудка и т.п.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Душевный покой часто влечет за собой болезни тела, а если это так, 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лечить одно тело - недостаточно, надо лечить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ДУХ.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Судя по многим данным медицины, даже артрит и язва имеют источником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духовную жизнь и возникают под воздействием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эмоций страха, совести, злобы, ревности и т.п. Мы не задумываемся над 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давлением, которое оказывает на человека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жизнь в больших городах. Она доводит до преждевременного постарения и слабости,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превращает в нервного калеку,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усталого от жизни и смертельно напуганного. Взгляните на прохожих людей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улице. Почти все они напряжены и на лице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написаны волнения, страх, озабоченность или тоска. Они часто разговаривают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собой, хмурятся и качают головой.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кажутся одержимыми. Их раздражают такие пустяки, как сигарета,- положенная не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месте, забытые спички или красный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сигнал светофора. В их жизни нет и грани радости, лишь постоянная забота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бесконечные раздражители.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Никогда не недооценивайте значение успокоения и расслабления, каждый должен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уметь это делать. Расслабление тела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всегда играло важную роль в упражнениях йогов. Они понимали, что духовное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просветление не может быть достигнуто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человеком, чей разум неуравновешен, а мускулы напряжены и негибки.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размышления им необходим полный душевный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покой. Для этого они создали физические и умственные упражнения, которые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постепенно успокаивают и расслабляют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мышцы и мозг.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Эти упражнения не только помогают человеку владеть свои ми мыслями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чувствами, но развивать окостеневшие суставы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мышцы. Постоянное применение этих простых упражнений поможет вам научиться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"плевать" и отгонять неприятные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мысли точно так же, как вы тушите свет, когда он вам мешает. Йога знает ряд поз,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успокаивают и оказывают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успокаивающее влияние на мозг. Такова "Поза Лотоса", поэтому ее всегда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принимают, когда хотят сконцентрировать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внимание или размышляют. Физическая поза оказывает влияние на умственное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состояние и наоборот - это непреложный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факт... Наблюдая за различными животными и их образом жизни, йоги убедились,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тигры и пантеры проявляют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наибольшую способность к расслаблению. Понаблюдайте за кошкой - маленьким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тигром, как она потягивается и зевает,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отвисает все ее тело во время отдыха. Попробуйте поднять ее, она безжизненно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повиснет с руки как мокрое полотенце.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устали и хотите отдохнуть, попробуйте подражать кошке и лягте расслабленно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ковер (можно и на тахту, но на пол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лучше).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Как делать расслабление?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Снимите пиджак, обувь, распустите пояс и галстук. Снимите очки, если вы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носите. Лягте, вытянувшись. Вытяните руки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 головой и потянитесь как можно сильнее, напрягая тело. Затем резко бросьте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руки вдоль тела и расслабьтесь.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 закрытыми глазами концентрируйте внимание сначала на кончиках пальцев ног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расслабьте их; вообразите, что ваши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ступни,ноги и бедра постепенно окунаются в приятную теплую воду и все мускулы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расслабляются. Расслабьте также спину,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позвоночник, плечи, кисти рук, руки, пальцы. Пусть упадет подбородок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расслабятся мышцы лица. Тело становится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тяжелее и тяжелее, оно обмякнет на ковре и вы не чувствуете его вовсе.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Останьтесь так на несколько минут - расслабленные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совершенно безмятежные. Теперь пусть вам покажется, что вы - облачко, легко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свободно парящее в голубом небе.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перестаньте об этом думать. Постарайтесь ни о чем не думать, но силой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отгоняйте мысли. Пусть бегут. Представьте себе,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вы в забытьи. Для этого попробуйте, опустив веки, поднимать и опускать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глаза. Вы расслабленны, совершенно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расслабленны, как облачко, парящее в небе. Прежде чем встать, потянитесь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зевните. Повернитесь на правый бок и изогните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спину, затем на левом боку. Полежите минуту спокойно. Наконец, сядьте, зевая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потягиваясь и медленно встаньте.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вскакивайте! Как ваше самочувствие? Не правда ли, вы отдохнули как никогда.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делать это ежедневно, вы справитесь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внутренним напряжением и по своей воле сумеете отбрасывать тревоги. Тот, кто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научится отдыхать и расслабляться, познает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секрет счастливой, здоровой и долгой жизни.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4. Хорошая осанка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Осанка имеет большое значение для общего вида человека. Она отражает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физическое и душевное его состояние. Болезнь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потеря вкуса к жизни отражается на манере держаться. Недаром о морально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сломленных людях говорят: "Он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бесхребетный!".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Первое условие хорошей осанки - это прямая спина. Если спина прямая, 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человек автоматически правильно держит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голову, плечи и живот. Во время своей болезни у меня выработалась очень плохая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осанка: плечи ссутулились, спина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согнулась, живот выпер вперед. "Поза Лотоса" и дыхательные упражнения,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которых надо стоять прямо, а также сон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полу исправили мою осанку.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Ни в коем случае нельзя идти по пути постоянного "втягивания" живота.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приводит к тому, что мускулы нижней части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живота сокращены и находятся в постоянном напряжении, что очень вредно.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хотите быть стройным, делайте удияну, наклоны, плуг, растяжение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упражнение, удаляющее газы.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5. Диета - пища и соки.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Вслед за правильным дыханием основное значение для хорошего здоровья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бодрого тонуса имеет правильное питание.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мало кто уделяет этому внимания. Большинство из нас больше следит за питанием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домашних животных, нежели детей,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один хозяин не позволит есть своим собакам то, что он позволяет есть своим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детям. Будем же надеяться, что наконец,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настанет день, когда даже собаки без вреда смогут есть пищу человека,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продуктовые лавки действительно станут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магазинами "здоровой пищи". Ведь повара большей частью готовят пищу для языка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неба. Их не тревожит, насколько эта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еда тяжка для человека, вредна, главное - было бы вкусно, пусть даже за этот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приятный вкус мы заплатим несварением,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запорами, гастритами, язвой и пр.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Важно, где и как произрастает пища; качество фруктов и овощей низко,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земля удобряется химическими удобрениями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опрыскивается ядами, чтобы убить жучков.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лично предпочитаю жуков ядам. Червивое яблоко всегда можно выбросить,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нелегко сделать с ядами, которые я полу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чаю ежедневно." Что же удивительного в том, что при существующих условиях 38%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молодежи призванных во время второй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мировой войны, были признаны непригодными и только 11% полностью прошли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испытания.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Что касается диеты, то я лично считаю, что "универсальной" диеты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существует. Каждый должен сам опытным путем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установить влияние отдельных видов пищи на свою конструкцию, руководствуясь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любой книжкой по диетологии.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Однако имеются несколько хороших правил, которым должны следовать все: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1.Избегать жареного, так как при жарении образуется акреалин, который также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раздражает желудок, как и глаза повара,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который жарит пищу. Кроме того, жареное блюдо труднее переваривается, а жир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покидает желудок последним,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углеводов и белков.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2.Не переедайте. Помните, что тело усваивает только то,что оно в состоянии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переварить. Остальное только перегружает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организм. От этого только возникают болезни.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3.Не выливайте воду, в которой варились овощи. В ней содержатся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минеральные соли, необходимые организму.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Мойте овощи хорошо и варите их неочищенными.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4.Пейте соки фруктов, овощей и трав.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5.В одно принятие пищи не ешьте еды больше одного блюда, содержащего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крахмал. Не ешьте одновременно хлеб,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картофель, рис и макароны. То же относится к подливкам, супам и десертам,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которые входит мука, пирожное или пирог.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6.Ни в коем случае не следует есть много блюд, так как желудок не может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ними справиться. В этом смысле бедняк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находится в более выгодном положении, чем богач.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7.Вареная пища, содержащая серу - капуста, цветная капуста, горох, яйца,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репа и т.п. в сочетании с крахмалом производят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много газа. Лучше есть эти серные продукты сырыми и избегать смешивать их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крахмалам, если вы страдаете от газов.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Ешьте и шкурку только тщательно вымытых овощей и фруктов.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8.Чрезвычайно важно также не что вы едите, а как вы едите: хорошенько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пережевывайте пищу, перетирайте ее зубами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смачивайте слюной. Это особенно относится к крахмалистым веществам, так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слюна еще во рту превращает крахмал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глюкозу и декстрин. Иначе он долго лежит в желудке, медленно всасываясь. Даже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жидкости, например, молоко, надо пить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медленно. Молоко - не питье, а еда, и если вы его быстро пьете, то это оказывает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несварение. Нельзя пить залпом и быстро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есть.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9. Но есть правильно нужную пищу - это еще не все. Для хорошего пищеварения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необходимо достаточное количество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кислорода. Необходимо одновременно с правильным питанием учитывать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Многие люди считают, что йог обязательно худ и голоден, кожа да кости.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ошибка. Йоги очень заботятся о своем теле.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Они, конечно, не дотрагиваются до мяса (как большинство индийцев, особенно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брамины). Они не едят мясо спокон века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никто их не заставит делать это. Их организм должен быть чист, так как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 делают организм слишком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чувствительным к грубой пище.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Тот, кто занимается йогой, для поправления своего здоровья, не должен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соблюдать специальную диету и может есть,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хочет. Но ученик - йог, соблюдая дисциплину, обязан,быть на строгой диете.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обучалась, мой учитель во многом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ограничивал меня. Я вегетарианка и трезвенница, но кроме того, мне запретили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всякие стимуляторы - чай, кофе, какао,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также кислое, соленое, острое - уксус, лук, чеснок, перец. Мне запрещали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корнеплоды, растущие под землей (морковь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картофель), а лишь те, что произрастают под солнцем. Моя диета свелась к молоку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его продуктам - пахтанье, простокваша,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творог, масло, сливки, сметана, затем фрукты, орехи, чистый сахар, мед,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пшеничный хлеб и каши,салаты и некоторые овощи.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Короче, я жила и могла есть лишь те, что в Индии называют (сатвик).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Но это еще не все. Учитель прочел мне длинную лекцию о том, как и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есть; он советовал сразу после подъема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перед сном выпить стакан воды и начинать день легким завтраком. Он объяснял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тем, что после ночного отдыха телу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требуется много горючего. Тяжелый завтрак оттягивает кровь от головы к желудку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голова будет свежей и ясной,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желудок не будет полон. Последнюю еду надо обязательно принимать перед закатом.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После этого не рекомендуется ничего,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кроме воды и соков. Он подчеркивал благотворное значение медленной еды.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"Каждая ложка должна быть тщательно пережевана, так, чтобы не глотать,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она сама исчезла в глотке. Тогда даже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тяжелая пища не принесет вам вреда. Кроме того, во время медленного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пережевывания нервы языка поглощают Прану, давая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организму лишний запас этой жизненной энергии и строительной субстанции"..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 полчаса до или после каждой еды надо пить воду, но можно прихлебывать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 время еды. Нельзя пить залпом и вода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должна быть комнатной температуры. Слишком горячая или холодная вода и еда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одинаково вредны для желудка.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Учитель показывал мне, как восстанавливать количество Праны в кипяченой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воде. Надо несколько раз перелить воду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стакана в стакан и проходя через воздух, вода наберет Прану. Когда я окончила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обучение, учитель сказал мне, что я могу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придерживаться строгой диеты, но должна избегать чая и кофе (я вообще не пила,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курила и не ела мяса). Но я заметила,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легко обхожусь без мороженного, сладостей, пирогов, пирожных и белого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просеянной муки. Сахар и сладости - важная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часть пищи, но они готовятся из обезжиренных продуктов и занимают слишком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большое место в нашем питании - 100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фунтов на человека в год (США).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Природа требует сахара. Он необходим, чтобы организм работал. Он дает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энергию для повседневного труда. Без сахара 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 не будет сил встать с кровати, поднять голову с подушки. Но человек извратил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свою естественную потребность в сахаре.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Совсем не надо питаться слишком чистым, сверх химизированным, отбеленным, белым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сахаром. Можно заменить его сырым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или кленовым сахаром или медом.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Меня часто спрашивает, что я ем. Я предпочитаю салаты, свежие фрукты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овощи (сырые, вареные, тушеные), орехи, мед,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соевые бобы, молочные продукты. Люблю вкус.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люблю также вкус дрожжей, пшеницы, травяного чая, суррогатного кофе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какао. Но больше всего я люблю свежие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фрукты, зелень и их соки. Для соков я использую не только шпинат, салат, огурцы,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зеленый перец, но также ботву от свеклы,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моркови, редиски, клевера и даже простую траву.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"Я пью простую траву матери-природы, частью которой я являюсь. Это дает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моему телу хорошее питание и сохраняет 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силу и здоровье". И это так и есть, так как травой питаются сильнейшие животные.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Разве слон или лошадь или бык едят мясо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или белок для поддержания своей силы?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Люди считают, что они ослабеют, если не будут есть мясо. И коли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уговаривают себя, так оно и будет.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своем питании я следую не специальной диете, а здравому смыслу. Вот мой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дневной рацион: я начинаю со стакана воды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или воды с лимонным соком. Завтрак состоит из свежевыжатого сока апельсина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грейпфрута с яичным белком и стакана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козьего молока или орехового молока (чашка воды + горсть орехов + мед,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смешать). Для разнообразия пью иногда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толоконное питье или фиговое кофе с сахаром или медом и со сливками или молоком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из соевых бобов.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второй завтрак я беру сок овощей или овощной бульон, салат с соком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лимона и растительным маслом, неочищенную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картошку с маслом. Для разнообразия ем вяленый рис, дробленую пшеницу, сухую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чечевицу, горох или кашу, которая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состоит из смеси цельной пшеницы, ржи, овса ,ячменя, пшеничного зерна и риса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(это продается в лавке и экономит время).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Иногда ем творог со сметаной, с медом или простоквашу с медом или горячие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оладьи, овощные. Стараюсь доставать овощи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неопрысканные и выросшие на органических удобрениях. На десерт ем ягоды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фрукты, смешанные с изюмом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другими сухофруктами.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я вечером дома, то ужинаю перед заходом солнца. Ужин состоит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стакана сока любой зелени: ботвы, моркови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свеклы, петрушки, листьев салата, сельдерея, зеленого лука, мяты, клевера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люцерны (не все вместе конечно). Сюда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добавляю яичный белок. Так как я не хочу наедаться на ночь, то часто заканчиваю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обед простоквашей с медом или свежими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фруктами и орехами. Иногда выпиваю только стакан бульона или кофе с кусочком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тоста и миской квашеной капусты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постным маслом, луком или чесноком. Это зависит от того, что было на второй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завтрак.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я обедаю с друзьями, то ем все кроме мяса, и очень люблю китайскую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кухню. Как правило, ничего не ем между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приемами пищи, но пью достаточно воды,соков фруктовых и овощных или питье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меда с ложкой пивных дрожжей и воды.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никогда не навязываю свою диету никому. Уверяю вас, что я не умираю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голоду и не выгляжу истощенной и слабой.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полна энергии и никогда не болею.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Мои друзья в Шанхае выглядели лучше и чувствовали себя здоровее, когда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 двигались и меньше ели.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Нехватало сахара, муки, молока и жиров. У всех улучшились фигуры.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картофеле не надо есть серединку, отмеченную, кольцом, тогда вы не будете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полнеть. Можно даже есть целиком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картофель, но не вместе с каким-либо животным белком, таким, как мясо и рыба,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или с цитрусовыми, или с пищей,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содержащей много серы - яйцо, горох, бобы, чечевица, цветная капуста,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капуста,репа или брюссельская капуста. Если хотите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похудеть и избавиться от газов, никогда не ешьте крахмал с сернистой едой белком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цитрусовыми.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Хотите знать еще один секрет похудения? Он так прост, что вы удивитесь.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моно-диета. Диета, при которой вы едите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один вид пищи. Пусть это будет одно молоко, или только жареное мясо или рис,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виноград, яблоки и т.п. Даже если вы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очень соблюдаете диету и раза два в день чего-либо добавляете, вы все равно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похудеете. Попробуйте неделю не есть ничего,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кроме риса и яблок, или молока и апельсинов, или какую-либо другую комбинацию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увидите, каковы результаты.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знаю женщину, которая похудела, сидя на капусте и пюре. Капуста вообще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великий источник щелочи и боец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микробами. Ее надо есть с мясом не менее трех раз в неделю. Сочетание кислой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капусты с яблоками очень полезно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желудка и заменяет грейпфрут. Я специально диетой не занимаюсь и только сообщила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вам, что ем сама и что едят йоги,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которые раз и навсегда выявили, что является самым полезным и не меняют своих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рецептов, как в Америке, где каждый год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мода на новое блюдо. Самое главное для меня было купить соковыжималку,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ежедневно пить соки и смешивать.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Самым большим энтузиастом соков оказалась одна русская в Лондоне Паталеева-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Мур (по мужу). Она живет на 3-х 4-х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стаканах всевозможных соков с добавлением меда. Годами не ела твердой пищи,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высокая, сильная, весит 52 кг, ей 48 лет, 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выглядит на половину своего возраста и собирается дожить до 150 лет. Да к тому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 она каждое лето ездит в Италию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Швейцарию и постится дней по 30-40...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Конечно, я не жду, что вы последуете ее примеру, но стакан-два сока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фруктов, овощей или зелени ежедневно принесут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только пользу вам.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заключении повторяю: если хотите себя хорошо чувствовать, ешьте меньше.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спешите во время еды. Пережевывайте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пищу хорошенько. Не ешьте много разных блюд за один раз. И ешьте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удовольствием. Не позволяйте никому портить вам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еду раздраженными спорами и неприятными разговорами. Улыбка, красивый стол,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красивый вид или картина помогут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пищеварению. И главное, не забудьте про кислород, необходимый для переваривания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пищи. Пусть свежий воздух и глубокое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дыхание войдут в ваш рацион.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Еще последнее слово. Если вы услышите о чьем-то дядюшке, который пил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подряд, делая то, что нельзя, и дожил 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100 лет, то умоляю, подумайте, прежде чем делать вывод последовать его примеру.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Этот удивительный человек мог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исключением из правила, а может быть он владел неизвестным вам секретом. 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всяком случае - вы не сверхчеловек,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этот дядюшка иначе вы бы не читали эту книгу.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6. Пост.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Поститься необходимо. Пост, как лечебное средство, известен с незапамятных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времен. Его придерживаются не только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йоги. Пост упоминается в библии: постился Христос, Моисей, Будда, Магомет и пр.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 древних греков был специальный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храм, в котором молящиеся постились. И государственные мужи часто искали там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убежищ, чтобы с ясной головой принять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важные решения. Если бы современные политики и дипломаты следовали этому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примеру, наш мир был бы лучше. Примером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 служить Махатма Ганди. Над его диетой и частыми постами насмехались, 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никто не оспаривал силу его разума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физическую выносливость до последних дней его жизни.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Употребляя голод как лечебное средство, мы лишь следу ем природе. Ни одно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животное не ест во время болезни.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поступают лишь люди, утратившие естественные инстинкты.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Поститься, чтобы избавить тело от болезни, логично, рационально, научно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обосновано. Неблагоразумно есть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повышенной температуре, когда все железы, в том числе и пищеварительные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функционируют нормально. Еда вызывает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отрыжку, газы и кал, и вместо того, чтобы питать пациента, отравляет его.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Болезнь, естественно, затягивается. Особенно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вредны для больного молоко и бульон - прекрасная среда для бактерий. В случае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болей на почве сильных нервных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потрясении в результате гнева, ненависти, ревности необходимо воздержаться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ПИЩИ, которая ПЛОХО усваивается из-зя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неправильно работы желез, выделяющих секрет. Врач, сторонник голода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лечебного средства, говорил мне, что больные,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постящиеся во время болезни, выздоравливают вдвое быстрее, чем те, кто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соблюдает пост.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уверена, что голод, внутренняя чистота и глубокое дыхание творили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чудеса в больницах для душевнобольных.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Многие врачи рекомендуют голод как лекарство. Еще недавно доктора Линду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Б.Хэзард арестовали за то, что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подвергла пациентов продолжительному посту до 5-6, даже 10 недель. Люди часто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путают пост с голоданием. Между тем,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здесь есть большая разница. Пост - это период... воздержаний от пищи, когда тело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находится в состоянии, при котором пища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уже не переваривается правильно. Это добровольный акт, цель которого - здоровье.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Голодание - это жизнь без пищи,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 нуждается в питании. Голодающий человек, охваченный страхом перед голодом,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 заболеть и умереть в течение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нескольких дней; известно, что поститься можно два-три месяца. Можно умереть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голода при переедании,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пищеварение не справляется с количеством пищи и питание не происходит.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 еды, тем меньше питательных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веществ. Наконец, вся пища превращается в яд. И переедание переходит в голод.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 посте тело поглощает те вещества, которые наименее важны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поддержания нормальных функций организма.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Таким образом, во время строгого поста организм окисляется, сжигает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перерабатывает все виды накоплений (включая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слизь и жир) в мышцах, железах и органах, которые временно выключены 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активного действия.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Одна из моих учениц сказала мне, что благодаря посту она избавилась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острого артрита, приковавшего ее на месяцы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постели. Во время поста она пила лишь дистиллированную воду с несколькими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каплями лимона.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Однако при серьезных заболеваниях не рекомендуется поститься без наблюдения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врача. Но у некоторых пост не вызывает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никаких явлений и они чувствуют себя прекрасно.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Элтон Синклер в своей книге "Лечение голодом" описывает человека, который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весил 120 кг, постился 90 дней и потерял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52 кг. Пост нельзя назвать лечением, это не лекарство в медицинском смысле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слова. Пост лишь побуждает организма,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отбросить нечистоты и токсины, помогает полному очищению. Пост - помощник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сохранении красоты. Омолаживая весь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организм, он дает необычайную гладкость кожи.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Специалист, который в Шанхае убедил меня впервые поститься, благодаря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голоданию, сам вернулся к жизни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тяжелых физических травм (перелом позвоночника и ребер), когда все врачи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отказались от него. Он уговорил меня поститься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неделю под его руководством.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1.Прежде всего голодание должно протекать в хорошей,дружественной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обстановке. Все окружающие должны помогать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вам, а не ахать над вашим бледным видом и потерей веса. Иначе страх уничтожит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все хорошие результаты поста.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2.Необходимо дышать свежим, чистым воздухом и находиться в мягкой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температуре, но не на жаре, ни в холоде.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3.Утром ежедневно должен действовать желудок.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надо глотать слюну, которая делается горькой от токсинов, выбрасываемых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телом, не очищать язык, не чистить зубов,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как кислота в слюне портит эмаль. Рот надо не сколько раз полоскать с белым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вином, но не глотать его. В течение дня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можно выпивать от 3-х до 5-ти стаканов воды. Пить маленькими глотками.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токсинов в организме слишком много,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можно добавить сок 1-3 лимонов. Я продолжала вести занятия, и не нарушала свой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 жизни, только старалась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перегружаться.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Первые три дня я в часы принятия пищи чувствовала голод и легкое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головокружение. Но потом это прошло и я даже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могла сидеть за обеденным столом. Я потеряла вес и выглядела исхудалой. На пятый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день появилось легкое сердцебиение.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Руки и ноги были холодными, но это вполне естественно и не должно вызывать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тревогу.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Важнее, чем пост, - возвращение к питанию, это должно быть постепенным,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чтобы не вызвать колики или более серьезные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явления.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Перед тем, как кончить пост, мне рекомендовали жевать черный хлеб с солью,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не глотать его. Затем я выпила не много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воды, а еще через некоторое время сок небольшого апельсина (мелкими глотками).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Через час это повторилось.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второй завтрак и на обед я съедала чашку крепкого овощного бульона без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соли и масла, а во второй половине дня - сок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большого апельсина.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другой день к этому меню было добавлено немного овощного пюре и пять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ложечек яблочного пюре на вечер.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3-й день - ломтик пшеничного хлеба и вареные овощи на второй завтрак.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обеду - мелко натертая сырая морковь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фрукты.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До 6-го дня не ела молока, молочных продуктов. Лишь через месяц начала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яйца, мясо, рыбу. Другие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придерживались такой строгой диеты и через неделю вернулись к обычной еде. Пост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ради лечебных целей не должен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прерываться, пока не очистится язык и слюна не станет гладкой. Яды выбрасываются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через поры кожи, иногда с неприятным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запахом, если токсинов слишком много. Те, кто боится потерять вес, могут вместо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воды пить свежий сок молодых трав. 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потеря веса не имеет значения, он быстро восстанавливается.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во всех случаях устраиваю пост себе каждую весну, лето. В случае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сердцебиений, головокружений и тяжести в ногах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первый день сильное потовыделение.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не уговариваю вас поститься, но если вы решите, помните условия: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 Благоприятное окружение;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 Несколько предварительных дней легкой пищи и питья;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 Ежедневный желудок;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 Первые три дня труднее всего.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7. Звуковая вибрация.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Пойте, чтобы быть здоровым. Вибрация голоса очень важна для хорошего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самочувствия. Она помогает укреплению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здоровья. Воспроизведение некоторых гласных заставляет вибрировать гланды,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железы и понуждает их очищать организм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отбросов.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 сожалению, в наше время исчезло пение, как проявление чистой радости. Где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поет житель больших городов? Разве что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ванной. Объективно мы просто включаем радио и слушаем. А на самом деле,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было бы нам присоединить свой голос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певцу по радио: только громкий звук на полном дыхании окажет действие на систему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желез внутренней секреций.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 библейскому преданию от звука трубы пали стены Иерихона. Говорят,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Карузо мог разбивать стаканы звуком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своего голоса.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Венский профессор Б.М.Лессер-Лазарно создал санаторий, где лечили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звукотерапией. Метод состоял в том, что на полном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дыхании пели все гласные. Он сам был когда-то прикован к постели и излечился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этим способам. Не знаю, дошел ли он сам 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этого метода или узнал о нем из йоги. Его система гораздо проще индийской,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имеет дело с чисто физическим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лечебным воздействием вибраций. А йоги учитывают умственное и духовное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воздействие вибраций. Их цель всегда троякая: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здоровое тело, душевное спокойствие и развитие духа.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создали Мантра-йогу, посвященную мощному воздействию звуковых вибраций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 организм.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Мантры основаны на определенных комбинациях гласных, которые поются особым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образом, чтобы вызвать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колебательный эффект во всем организме человека в нервной системе, железах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внутренней секреции, в мозгу.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пение гласных производится легко и спокойно: однако с полной энергией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глубокого дыхания. Попробуйте, и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увидите, как почувствуете себя освеженными и полными новой энергии.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Сначала вдохните и без выдоха попробуйте издать пронзительный и сильный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звук щщцщпи-и-и, раздвинув губы, как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улыбке. Делайте это не в виде пения, а скорей в виде крика издалека. Звук должен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быть ровный, одной высоты в начале,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середине и в конце. Нельзя мощно начинать и заканчивать слабым писком.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Останавливать раньше, чем не хватит дыхания,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как перед концом звука всегда должен остаться небольшой запас воздуха.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Отдохните и повторите звук 3-4 раза. Вначале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больше. Постепенно вы заметите воздействие колебаний на голову, возникает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очень хорошее приятное ощущение.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помогает очистить мозг, глаза, нос,уши и создает впечатление выдоха.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Есть другие звуки, основанные на других гласных, которые оказывают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воздействие на различные органы: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иии - колебания в голове;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е-е-е - железы, мозг и органы головы;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 - глотка, гортань; щитовидная и паращитовидная;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а - верхние доли легких;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 - средняя часть груди;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су - нижняя часть легких, сердце, печенка, желудок;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 - диафрагма, печень, желудок;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 - почки;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оо-ии - сердце.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надо делать лишь раз в день.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Сердечники сначала должны укрепить сердце коротким ммОмм и более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продолжительным ПАААААИИИИИ (на одном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дыхании).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Вот еще одно упражнение.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Вдохните и задержите дыхание. При этом мысленно концентрируйте на гласном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звуке и представляйте его зрительно: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затем выдохните, напевая этот гласный и думая и нем. Попробуйте таким образом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сочетание ПВООООХООООО,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подчеркивая переходное X. Не рекомендуется брать более 3-4 гласных подряд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начала. Позже, привыкнув, можете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увеличить количество гласных и время. Лучше добавлять ежедневно по одному звуку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каждые три дня. Если вам неудобно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делать это в комнате, практикуйте в ванне или в саду, на пляже, в лесу - где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угодно. Это очищает голову после сна.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верят, что если позволить природе работать беспрепятственно, наши тела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будут чище и красивее. Если заставлять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 колебаться, громко произнося звуки и глубоко дыша, можно избавиться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многих болезней. Некоторые песнопения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Индии, по рассказам, связаны с утерянными струнами природы. Их целебная сила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связана с внутренней энергией людей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может быть побеждена пением некоторых гласных.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8. Эндокринные железы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Эндокринные железы все связаны между собой. Главная из них - гипофиз;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первая скрипка, от которой зависит энергия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динамика роста всех органов и желез тела гипофиз определяет правильные функции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органов и мешает излишнему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отложению жира.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Йога нормализует функцию эндокринных желез, потому что эти железы важны,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трансформаторы жизненной силы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энергии организма. Цель йоговских упражнений повысить жизненные силы при помощи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глубокого дыхания, усилить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циркуляцию в области желез, улучшая и укрепляя функцию желез, продлевая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здоровье и жизнеспособность. Основатели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йоги может быть и не знали о существовании желез внутренней секреции, но знали,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в области желез происходит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жизненно важные пульсации. Они умели улавливать степень этих пульсаций и точно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знали, какие части тела надо упражнять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для усиления их активности и убирали препятствия, мешающие свободному току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жизненных токов. Например, усиление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кровоснабжения и нервной энергии естественно усиливает и улучшает функцию желез.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Вот в чем секрет, что такая простая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вещь, как йоговские позы, приводит в нормальное состояние и полную активность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 эндокринные системы. Корейцы много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тысяч лет назад выработали в своей медицине такой же подход. Но вместо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упражнений они втыкали в жизненные центры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тела золотую или серебряную иглу и таким образом направляли сюда оскудевшие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жизненные токи.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Нельзя не переоценить значение нормальной функции эндокринных желез.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влияют на внешность человека, 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настроение и поведение, его отношение к жизненным превратностям.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эндокринная система работает хорошо, человек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здоров, силен, крепок и хорошо настроен: он хорошо соображает, быстро действует,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всем интересуется; у него ясный ум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бодрое настроение. Дисфункция желез делает цвет лица серым, кожу сухой, мускулы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дряблыми, глаза тусклыми, настроение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мрачным, движения вялыми. Так как йоговские асаны связаны с жизненными функциями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организма, они чрезвычайно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влияют на эндокринные железы, так как через них проявляется жизнь.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Большинство нарушений и заболеваний эндокринных желез носят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функциональный,а не органический характер.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значит, что железы в порядке, но страдают от недостатка нервной энергии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питания из-за недостаточного количества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кислорода в крови.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Цель йоговских упражнений - убрать все препятствия, мешающие правильному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снабжению желез кровью и восстановить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нормальную деятельность. Упражнения помогают преодолеть застенчивость, страх,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подавленность, расстройство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эндокринных желез, заторможенное умственное и физическое развитие у молодежи.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качестве примера приводится 16-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летняя девушка, слабоумная, после менингита. Через три месяца йоговских занятий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она из жалкого существа начала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превращаться в приятную, опрятную девочку, приветливую и общительную. Она смогла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начать учиться и научилась читать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писать. Через 15 месяцев она поступила ученицей к парикмахеру. Никто не мог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ней узнать слабоумную. Конечно, сначала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ней было не легко заниматься.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Приводятся также примеры регуляции менструаций под влиянием упражнений.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Индийские йоги первыми открыли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простой естественный метод регуляции функций эндокринных желез путем специальных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упражнений и глубокого дыхания.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 их влиянием так меняется здоровье, настроение и внешность людей, что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удивляет даже близких... Одна из моих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учениц настолько изменилась после 6-ти недельного курса упражнений и короткого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поста, что все думали, что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влюбилась. Талия уменьшилась на 4 дюйма, а блестящие глаза и счастливая улыбка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свидетельствовали о возвращении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радости жизни и уверенности в себе. Муж, который хотел ее бросить, умолял 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примирении.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***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Женщины, страдающие тяжелым климаксом, приливами, нерегулярными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болезненными месячными, должны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обратить особое внимание на березку, плуг (рыба на коленях и стояние на голове).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Влияние упражнений на железы гипофиз и шишковидная - на голове, рыба: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щитовидные - на голове, березка, плуг, рыба;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надпочечники - кобра, кузнечик, лук, рыба, удиана и перегиб позвоночника;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половые железы - березка, на голове, удиана.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Лучше всего делать по такой системе упражнений, которые влияют на все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железы, так как они все влияют друг на друга.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делать упражнения регулярно и обращать внимание на глубокое дыхание,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железы придут в норму.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9. 3 а п о р 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Эта глава не очень приятная, и, если вас не беспокоят запоры, вы можете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пропустить. По моему мнению, запоры - враг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Америки № I, причина бесчисленных зол. "Есть только одна болезнь - недостаточный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тренаж, - говорил знаменитый хирург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Уильям Лэйн, который считал, что 90% болезней происходят от запоров.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Одна треть моих учеников страдала, если не от запоров, то от недостаточной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эвакуации и самоотравления.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Каковы причины запоров? Некоторые специалисты считают, что это происходит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из-за невнимания к "зову природы", из-за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плохого дыхания, переедания, неправильной еды, из-за сидячего образа жизни, из-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 страха и нервного напряжения. Доктор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Уильям Хэй считает, что это из-за злоупотребления лекарствами.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Часто запоры действуют как психологический фактор.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расскажу вам, как избавиться от этого ненормального, состояния, которое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отравляет кровь. Для борьбы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предупреждения запоров йоги предлагают ряд упражнений и глубокое дыхание,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как, по их мнению, запоры являются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барьером для сложных мыслительных процессов. Раз в неделю они предлагают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регулярно делать клизму, чтобы очистить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прямую кишку и приучить кишечник к ежедневному действию в определенное время.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Вообще эвакуация должна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происходить после каждого принятия пищи, но достаточно и 2-х раз.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Клизму надо делать лежа на правом боку, или прямо на спине, или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коленобрюшном положении. После нескольких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недель клизму в одни и то же часы кишечник начнет действовать регулярно,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особенно если присаживаться на корточки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делать специальные упражнения. Вообще клизму не рекомендуется делать чаще,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 в неделю, но лучше делать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ежедневно, чем принимать слабительное. Травы можно употреблять. Сами йоги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производят очищение "басти", втягивая воду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через ректум, этому нельзя обучиться самостоятельно.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сделали ряд специальных упражнений для стимуляции брюшины. Большинство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наших видов спорта не включает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среднюю часть тела, хотя брюшина - одна из важнейших. Если мы хотим,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органы брюшины хорошо работали, мы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должны думать об их тренировке.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Наиболее эффективны следующие асаны: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удиана - упражнение, освобождающее от газов;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плуг - наклон к ногам;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йога-мудра -кобра,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кузнечик - лук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Кроме того, необходимо правильно питаться. Ешьте побольше здоровой пищи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жуйте хорошенько. Пейте соки фруктов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овощей, особенно сливовый и сока кислой капусты. Пейте достаточно воды ежедневно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(один стакан на 20 фунтов веcа).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Очень помогает поза на корточках. Она самой природой предназначена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эвакуации. Здесь не только ляжки давят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брюшную полость, но меняется все положение нижней части спины. Я не знаю более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простого и эффективного способа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ликвидации запоров, чем йоговские упражнения.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10. Бессонница.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Чтобы не страдать от бессонницы, надо отказаться от вредных привычек: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читать в постели, есть легко за 2-3 часа 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сна, спать в темноте или закрывать глаза чем-нибудь темным, не спать на мягкой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перине.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Иногда причиной бессонницы может служить положение тела во сне. Нервные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люди особенно плохо спят, если лежат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положении, обратном направлению магнитного поля Земли. Магнит отклоняет иглу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компаса. Это знают все. Но вы можете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знать, что он обладает способностью раздражать нашу нервную систему. Надо спать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головой к северу, ногами к югу,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соответствии с направлением магнитного потока. Это сказал мне учитель в Индии,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передаю своим ученикам. Некоторые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из них с удивлением убедились, что спать лучше таким образом.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Есть и другие средства исправить сон. Рекомендуется йоговские упражнения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глубоким дыханием и расслаблением. Мои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ученики говорили, что результаты удивительные, даже после первого урока.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Подробное описание расслабления было дано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главе "Отдых, расслабление". Йоги также рекомендуют перед сном сделать несколько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дыхательных упражнений. Лучше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делать их у открытого окна, а если боитесь простуды, то в хорошо проветренной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комнате. Сделайте несколько глубоких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ритмичных дыханий и два три дыхательных упражнения. Еще лучше небольшая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прогулка, закончить которую можно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следующим образом: замедлите шаги, чтобы на 4 шага сделать глубокий вдох и на 4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шага - выдох. ( Можно три и три,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четыре - много для одного дыхания).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Вдыхать и выдыхать надо ровно. Не делать энергичным начало дыхания, за счет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конца, и не дышите судорожно, то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делайте четырех коротких дыханий с каждым шагом. Повторите это упражнение еще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три раза, затем дышите, как обычно.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следующий день сделайте четыре дыхания, в начале прогулки, и четыре -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конце. Постепенно увеличивайте количество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дыханий. Через месяц вы увидите, что у вас увеличивается количество шагов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одно дыхание. После прогулки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одно-два дыхательных упражнения и ложитесь спать.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Индии, когда люди устают, они часто делают ванну из горячего масла.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Малабар знаменит специальным растительным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маслом, которое на вас льют, пока вы не почувствуете себя шпротой. 15 минут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спине, 10 минут на животе, и массаж.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я рассказала об этом в косметическом кабинете в Нью-Йорке,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придумали американский вариант. Вы ложитесь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постель, покрытую вощеной бумагой или клеенкой. На вас льют масло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массируют. Затем обворачивают клеенкой,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покрывают теплыми одеялами, и вы лежите в масле минут пятнадцать. Затем короткая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горячая ванна и ножной массаж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(массаж ног). К этому времени вам так хочется спать и вы так расслаблены, что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засыпаете мигом. Некоторые спят,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дать на ночь теплый мятный чай (или другую успокоительную траву), плюс четыре-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пять ложек сахару или меду. Если нет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трав, которые можно купить в любой аптеке, то пейте горячую воду, и поставьте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питье на ночь. Это бабушкин рецепт,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который мне дали в Китае. Он ничто по сравнению с йогой, но часто помогает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Необходимые правила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1.Спите с открытым окном или хорошо проветренной комнате.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2.Ложитесь головой к северу, ногами к югу.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3.Спите в темной комнате, или накрыв глаза.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4.Спите без одежды, чтобы кожа дышала свободно. Лучше лишнее одеяло, чем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пижама или ночная сорочка.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5.Не держите цветов в комнате, где спят.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6.Не спите, подложив руку под голову, так как руки выше плеч, вызывают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напряжение.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7.Не спите на мягкой или высокой подушке. Спина должна быть прямой во время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8.Не ешьте плотно перед самым сном.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9.Не читайте в постели.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10.Не ложитесь поздно, так как лучший сон до полуночи.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11.Делайте глубокое дыхание перед сном.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12.Делайте расслабление в постели.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Помогает против бессонницы стояние на голове и качание. Ежедневные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йоговские упражнения, особенно стояние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голове и диета, излечивают от головной боли. Но прежде, чем стоять на голове,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надо с неделю заняться другими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упражнениями, а потом осторожно начинать. Не употреблять мяса, крахмала,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спиртного, кофе, чая и папирос.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Артрит и ревматизм поражают огромное количество людей в результате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недостатка кислорода, сидячего образа жизни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пищи, вызывающей отложения солей. Например, хронический артрит всегда имеет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длинную предысторию. Изменение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состава крови и интоксикацию организма. Положение может осложняться местным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осложнением зубов и кишечника, но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большинстве случаев перемена питания дает больше, чем поспешное удаление зубов,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гланд или операции на лобных пазухах.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Диета и йоговские упражнения оказывают плодотворное влияние на артрит. Цель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асан - очищение тела и стимуляция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лечебных сил организма.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Больным артритом необходимо делать упражнения. Больной сустав необходимо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двигать во всех направлениях. Некоторые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 моих учеников вначале едва могли двигать суставами, делая упражнения.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Некоторые просто плакали от боли. 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несмотря на это, они продолжали приходить и дома делали упражнения по 15 минут.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результате, через 6-12 месяцев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артрит практически был излечен. Иногда через несколько недель упражнения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наступает ухудшение. Этого не надо пугаться.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Надо продолжать, несмотря на усиление боли: это не тревожный признак. Результаты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скажутся быстрее, если отказаться 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мяса и от соли, что я считаю очень важным для больных артритом. Эта диета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исключает также рыбу, яйца, горох, бобы,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чечевицу, спаржу, грибы, очищенную муку, рафинированный сахар, кофе, чай, какао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шоколад. Что же остается? Свежие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фрукты, салаты, овощи, зелень,орехи (кроме арахисов), сушеные фрукты, мед. Пейте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соки, травяной чай, кофе(не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натуральный), молоко, ореховое молоко, заменители какао. Самое лучшее питье при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артрите - это дистиллированная вода со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свежим лимонным соком (от 1/2 до 3 мм па стакан) как можно чаще...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наступило обострение, лучше всего посидеть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несколько дней только на воде с лимоном. Затем можно начать есть соки, салаты,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кислую капусту и прочее. Тех, кто не хочет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поститься, или сидеть на строгой диете, может быть,устроит 60-дневный курс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лимонного лечения, если они могут переносить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лимоны в больших количествах: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 день - сок I лимона перед за завтраком;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 день - I ложку перед завтраком и обедом;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 день - I ложку перед завтраком и обедом, ужином.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количество все возрастает, пока не дойдет до тридцати лимонов (по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десять лимонов перед каждой едой).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следующий день надо уменьшить количество на один лимон в день. Лимонный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сок наиболее мощное средство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растворения солевых образований в организме. Надо только защищать зубы,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полоскать их после питья сока или пить через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соломинку. Люди с суставами, искривленными артритом, те, что не могут делать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упражнения, получают облегчение после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курса лечения лимоном и лимонного чая.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Рецепт лимонного чая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Четыре лимона + четыре апельсиновых листа кипятят в 3-х чашках воды, пока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останется одна чашка затем добавить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 и сок половины лимона (сначала выжать сок, потом положить сам лимон). Пить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ночь. Этот напиток предупреждает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артрит.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Астма и сенная лихорадка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Благотворное действие оказывает стойка на голове, перекручивание, рыба,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березка и наклон назад на коленях. Эффект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наступает быстро. Но необходимо продолжать упражнения в течение года, даже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приступы прекратились. Очень полезна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очистительная диета и короткий пост (от трех до 10 дней).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11. Простуды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Основная причина простуд - это слабая сопротивляемость организма,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перегруженного отбросами. Если кровь была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свободна от ядов, мы не простуживались бы так легко. Простуда - это лишь сигнал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тревоги, предупреждающий, что организм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требует чистки. Когда организм не в состоянии справиться с токсинами , он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пытается выбросить их вместе со слизью из носа.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Простуда возникает, как результат нашего легкомысленного и бездумного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отношения к здоровью. Лучше было бы лечить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первопричину, чем результат. Но, к сожалению, мы стараемся не думать о главном.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большинстве случаев основная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причина простуд та же, что и других заболеваний: недостаток кислорода в крови,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недостаток упражнения, неправильная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диета и переедание, алкоголь и курение. С помощью небольших усилий и времени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почти любой может усилить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сопротивляемость организма и сделать его неуязвимым для бактерий.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достигается йоговскими упражнениями и глубоким дыханием в сочетании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уменьшенной диетой. Я придаю огромное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значение диете, но вынуждена признать, что успехов достигают и те, что едят,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хотят, и делают упражнения. Сезонные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простуды - грипп, воспаление лобовых пазух, малярия - ослабевают и постепенно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окончательно исчезают, я не знаю простуд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 тех пор, как лет 14-15 занималась йогой. Но большинство людей более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заинтересованы в том, чтобы быстро остановить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простуду, чем предупредить ее. Для них я хочу дать несколько советов, полученных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мною от учителя. Эти советы всегда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помогали.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Он говорил - никогда не сморкайтесь, но втягивайте в нос слизь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сплевывайте. Повторите это 3-4 раза и поступай те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всегда, когда вам захочется. Хорошенько пропотейте, выпив горячего мятного чая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медом и лимоном; затем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уксусный компресс 3/4 воды + 1/4 уксуса, намочите полотенце, выжмите досуха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оберните ноги до колена. Заверните ноги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банной простыней и закутайтесь лишними одеялами. Приготовьте сухое полотенце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белье, чтобы, пропотев, вытереться.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Хорошо затем сделать спиртовое растирание. Очень полезно поголодать денек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больше. Однако не забудьте, что самое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главное не сморкаться.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Больное горло. Есть упражнения, проделав которые несколько раз подряд,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мгновенно останавливало воспаление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миндалин и усиливает их сопротивляемость. У меня самой после нарыва горло болело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после малейшей провокации.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Сквозняк, мокрые ноги, мороженое - все вызвало воспаление миндалин. Позже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Миссорской школе йогов я видела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мальчиков, которые делали странные и неэстетичные позы льва. Своим видом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напоминали злобных дьяволят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высунутыми языками и вытаращенными глазами. Учитель не показывал мне эту асану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не спрашивала. Но однажды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проснулась ночью от острой боли в горле. Соленое полоскание не помогало.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отчаянии я стала на голову и сделала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дыхательные упражнения. Боль не ослабевала. Вдруг я вспомнила львиную позу.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проделала ее семь восемь раз подряд, и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собственному удивлению почувствовала облегчение. Через несколько минут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заснула, не чувствуя острой боли. После этого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целый месяц, как молитвы, делала это упражнение. И с тех пор горло меня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беспокоило. Я не знаю, насколько поза льва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помогает, когда воспаление в полном разгаре, но если захватить его в самом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начале, поза льва помогает неизменно.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Поза льва.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пятки, положите руки на колени, широко раздвинув пальцы.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глубокий вдох, выдохните, затем широко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откройте рот, высуньте далеко язык, словно желая достать подбородок (почти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давясь). Напрягите пальцы, вытаращите глаза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напрягитесь. После нескольких секунд расслабьте мышцы. Повторите так пять-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шесть раз и получите немедленное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облегчение, то есть это массирует и тонизирует мускулы глотки и вызывает прилив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крови.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12. С е к с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Большинство людей ошибочно считает, что йоги проповедуют подавление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сексуальных инстинктов, требуют аскетизма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 этому мало знают об этом предмете. Это не так. Наоборот, учение йогов гораздо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более глубоко разрабатывает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сексуальные проблемы, нежели другие религии и научные теории; они рассматривают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вопрос о сексе с позиций духовной,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умственной и эмоциональной, но касаются и физической стороны.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Йоги пришли к выводу, что половая энергия тесно связана с могущественной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электрической энергией тела, которую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называют кундалини. Это ключевая энергия, дремлющая в организме. Она может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пробуждена определенным способом,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известным йогам. Пробужденная Кундалини дает выход таким силам, что если человек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закален йоговскими упражнениями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недостаточно духовно развит, это может иметь гибельное последствие, йоги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научились направлять половую энергию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физические каналы и переводить ее в более уточненные виды энергии. Без этого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превращения исчезает главный смысл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аскетизма. Если половая энергия не превращена в иную и не выполняет свою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нормальную функцию, то подавление этих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инстинктов приводит к душевному расстройству.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 может жениться и вести нормальную половую жизнь, от него требуется лишь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физическая и душевная чистота.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предпочитает быть аскетом, то его половые инстинкты не подавляются, так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умеет перевести их в иные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физиологические каналы. Это превращение жизненной энергии не делает йога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импотентом. Наоборот, его мужская сила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жизненная энергия возрастают, благодаря определенным упражнениям.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Упражнения, помогающие при импотенции: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1. Стойка на голове - главная и лучшая, так как она влияет на гипофиз,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главную железу внутренней секреции, через нее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влияет на половые железы. Кроме того, стойка на голове влияет и на щитовидную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железу.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 Березка.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 Пелвик на спине.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 Асхвини Мудра - специальное упражнение, которое состоит в напряжении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расслаблении ануса. Надо сесть либо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корточки либо, скрестив ноги, сделать глубокий вдох, и выдыхая, сжать мускулы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ануса. Задержать дыхание, а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медленно вдохнуть, расслабить мышцы, быстрое сжатие и расжатие мышц массирует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тонизирует половые органы, вызывая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прилив крови. Для начала надо делать это 30 секунд, увеличив время до нескольких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минут. На половые органы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щитовидную железу действуют также удианы, йога Мудра,плуг, рыба или пелвик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спине.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Упражнения для ослабления полового возбуждения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Начать с полного расслабления в течение нескольких минут. Затем сядьте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прямо, очень расслабив шею и голову и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глубокие ритмические дыхания. Сделав 5-6 и более дыханий, закройте глаза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постарайтесь увидеть великую жизненную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силу внутри вас. Сконцентрируйте на ней свою мысль, не думая ни о чем, связанном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 сексом. Затем снова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ритмическое дыхание и дальше следующее упражнение: при каждом вдохе воображайте,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вы как помпой перекачивайте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половую энергию вверх из ее центра, а при выдохе направляйте ее в солнечное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сплетение. Если хотите, монете направлять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 мозг. Делайте это упражнение несколько минут, не прерывая ритма дыхания.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голова закружится, то остановитесь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возобновите через три четыре часа. При всей своей простоте это упражнение очень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эффективно.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13. Прекрасная женщина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Так ли вы красивы, как могли бы быть? Как вам узнать правду о себе,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кто-нибудь вам не скажет? Этим кем-нибудь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можете стать вы сами, если найдете время для разговора сама с собой. Устройте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себе настоящее свидание один на один.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Встань те перед большим зеркалом, осмотрите критически свой общий вид: шляпу,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платье, обувь. Отвечают ли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требованиям? Красивы ли они, просты и удобны, или делают вас комичной и нелепой?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Возьмите ручное зеркало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посмотрите на себя со спины? Видите ли вы что-нибудь новое? Жаль, что вы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можете видеть, как вы ходите встаете, ведете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беседу. Я, например, отказалась от стратосферных каблуков, после того,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увидела себя в кинофильме в саду. "Неужели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хожу?" - спросила я у мужа. "Да, точно как китаянка, семенящая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перебинтованных ногах. Они тоже считают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красивым", - сказал он ядовито. Кстати, высокие каблуки очень вредны, так как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они дают наклон вперед и держат вас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цыпочках и в напряженной позе, что вредно для женского организма.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Осмотрев себя со всех сторон, разденьтесь и тщательно осмотрите все свое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тело. Что вам не нравится в нем? Бедра?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живот? Будьте с собой откровенны и спросите, почему вам это не нравится. Почему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ваше тело не пропорционально? Может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быть, вы слишком много пьете или курите? Или любите сладости? А может быть,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слишком ленивы и мало тренируетесь?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Будьте откровенны и не обманывайте себя. Если вам нужна тренировка, не говорите,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что у вас нет времени.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Продолжайте свой прекрасный допрос. К концу его вы буде те иметь прекрасное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представление о себе и о своем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физическом состоянии. Например, почему вам пришлось делать операцию Что вызвало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болезненное состояние?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большинстве случаев это самоотравление. Я уверена, что побольше упражнений,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меньше еды, питья, курения поправят ваше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здоровье, настроение, вид и фигуру.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вы будете с собой честны, вы поймете, почему вы слишком толсты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худы, почему у вас дряблая кожа и плохой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цвет лица; откуда морщины, запоры, артрит или другие болезни. Если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вспыльчивы? то даже в заключение дадите себе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пощечину. Я видела, как это делала моя подруга. Покончив с физическим осмотром,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наденьте платье, лягте поуютнее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тщательно обдумайте возможные причины ваших бед: напряжение, страх, раздражение,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тоска, беспокойство и т.п.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возможные средства от избавления от них.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 научным данным около 100 различных болезней и расстройств имеют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источником подавленное и возбужденное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душевное состояние. Сюда относятся даже такие заболевания, как колит, астма,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инфлюэнция, аппендицит, сердечные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гормональные расстройства и т.д.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Вот почему для физического здоровья важен душевный покой. Расслабление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избавляет от страха, натянутости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раздражения, ведет к покою и обаянию - двум необходимым условиям женской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красоты. Кем бы ни была женщина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домашней хозяйкой или деловым человеком - она всегда должна быть женщиной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привлекательной и счастливой, а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превращаться в раздраженную, строптивую особу. Есть еще более важная причина,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почему женщина, если она не желает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остаться на мели, должна исходить из принципа "вечной женственности".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наш век женщина переживает критический переходный период. Получив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свободу, она страдает, может быть, больше,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чем пятьдесят лет назад, когда этой свободы не было. "Ибо, пока она жертва своей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победы... Она запуталась в сетях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индустриализма.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Между двумя полами существует антагонизм. И так будет продолжаться до тех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пор, пока мужчины не будут видеть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женщине существо равное себе. Женщина же, хоть и конкурирует с мужчиной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экономически, должна помнить о том, что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прежде всего женщина. Она не должна подражать ему в манерах и поведении,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оставаться сама собой. В этом ее сила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обаяние. Теперь последняя стадия интервью с собой.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Загляните в свою душу, ответьте на вопросы о своих внутренних качествах.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Кто вы? Любящая или злая, благородная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низкая? Добродушны ли вы, чутки, щедры или жадны, завистливы и ревнивы? Истинно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прекрасен лишь тот, кто обладает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внешней и внутренней красотой. Никакая косметика не скроет жесткую складку рта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эгоизм взгляда. Посидите совершенно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спокойно и задайте себе последний вопрос: "Так ли я красива, как могла бы быть?"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14. Вы тот, кем вы себя считаете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Говорят, "скажи, что ты есть, и я скажу - кто ты?" Это в большей мере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верно. Но еще справедливее, что ты таков, каким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себя мыслишь. Мысли обладают большой силой. Речь идет не о разбросанных,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случайных и мимолетных мыслях, но и 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постоянных, целенаправленных и оформленных. Надо развивать эту способность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мыслить сознательно и целенаправленно,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зависимости от способа мыслить, мы чувствуем себя здоровыми или больными,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преуспевающими или неудачниками,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счастливыми и несчастливыми, ибо мы становимся тем же, кем мы себя считаем.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Человек, который считает, что все его начинания бесплодны, всегда терпит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неудачу. Он становится таким пессимистом,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испытывает какую-то горькую радость, когда исполняются его печальные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прогнозы. Для него стакан, налитый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наполовину, всегда полупустой, а не полуполный. Такого человека трудно убедить,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 он сам виноват в крушении своих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надежд, что они результат негативизма его мышления; что его неудачи и болезни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имеют источником его собственное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сознание; что позитивное мышление также могущественно, как и негативное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действует в противоположном направлении.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Сама по себе умственная энергия - не позитивна и не негативна: она просто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существует. Она как нервная лошадь, которая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 всем подчиняемся хорошему наезднику, но с плохим - выкидывает любые фокусы.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Чтобы стать хорошим наездником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бояться лошади и понимать ее так, чтобы конь и всадник стали едины. То же,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духовной жизнью. Если человек не умеет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управлять своими мыслями, они будут устраивать ему любые фокусы. Под управлением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не имею в виду укрощение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подавление духа строгой дисциплиной. Речь идет о понимании духовной жизни,о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знании тончайших изгибов своей души и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умелых обманов. Простой контроль над своим мышлением, развитие способности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сосредоточению - не обязательно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означает духовное развитие. Беззастенчивый делец и шарлатан может тоже обладать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этой способностью.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Интеллектуальная мощь не знает морали. Ей можно дать любое применение.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Ключом к сосредоточению является желание. Когда человек чего-то страстно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желает, он механически сосредотачивается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этом и стремится достигнуть своей цели. Цель эта может быть конструктивной,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освободительной, может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разрушительной, превращающей людей в роботов. Но, какова бы ни была цель желание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- вот сила, двигающая человека к 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достижению, а сосредоточенность это щит и оружие, которыми он встречает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препятствие на своем пути. Сосредоточенность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- это воистину могучее оружие обоюдоострое. В зависимости от употребления оно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направлено в вашу защиту или против вас.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Вот почему йога сочетает всегда сосредоточение с размышлением,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человек научился понимать значение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бескорыстия и не употреблял обретенную силу мышления как средство разрушения.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Размышление сначала осуществляется под руководством учителя, который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указывает на предмет размышления.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может быть абстрактное понятие - любовь, добро, сочувствие, прощение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конкретный образ, когда вы научитесь тому,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чтобы голова была спокойна, естественно наступает состояние размышления. Йоги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часто сравнивают мышление с озером.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Бурное и неспокойное оно не может отражать небо. Лишь совершенно спокойное оно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отражает небеса. Точно также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спокойный и умиротворенный дух отражает истинную природу человека. Только тогда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 знает свои цели и предназначение.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Цель размышлений - понять истину.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Для размышления и сосредоточения у йогов имеются специальные позы. Лучшая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 них поза - лотоса или падмаса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(санскрит). Остальные три позы для размышления - это Сидхасана, Свастикасана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Самасана. Сидхасана делается так: сядьте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пол и вытяните ноги; согните левую в колене и подложите подвернутую вверх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пятку под сидение, затем согните правую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ногу и положите пятку против лобка. Руки держите на коленях, которые должны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 полу.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 Свастикасане положение такое же как и при лотосе, но пальцы засунуты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между мускулами ляжек и голени. Колени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земле, руки на коленях. Самасана напоминает позу портного, сидящего, скрестив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ноги. Руки держать на пятках, правая рука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покоится на левой ладони. Начинающим трудны эти позы, поэтому можно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сидеть,скрестив ноги. Только спина должна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абсолютно прямой. Учитель советовал перед размышлением стоять - на голове. По-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моему, размышлению очень помогает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жечь благовония.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Глава 15. Сегодня стар - завтра молод.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Сегодня стар - завтра молод. Не об этом ли мечтают все, кто пережил свою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юность. Разве нам не хочется остаться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молодыми телом и душой, до конца дней своих? Мне этого хочется. Подозреваю,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вам тоже. Страстная жажда вечной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юности стара, как мир. Гете обессмертил ее в Фаусте, продавшем Душу дьяволу 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вечную юность. И в каждом из нас живет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Фауст.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Годы исследований и тонны слитков истрачены человечеством, чтобы найти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способ продлить юность и удлинить жизнь.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Жрецы и алхимики старых времен так же, как ученые и врачи наших дней, всегда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стремились и стремятся открыть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таинственный источник юности. Но пока тайна эта остается скрытой от нас,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единственное, чего мы достигли,- это иллюзии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молодости при помощи механических средств - фальшивых зубов, крашеных волос,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"подтянутых лиц". Но главная проблема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так и осталась нерешительной.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Одним лишь индийским йогам удалось достичь определенных результатов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сохранении силы и юности и долголетия.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Некоторые из них прожили более ста лет, сохраняя вид сорокалетних. Я сама видела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таких людей. Веками их методы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хранились в глубокой тайне. Сегодня некоторые из этих методов могут изучаться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всеми желающими. Конечно, мы не можем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надеяться получить такие же результаты, как у них, так как они посвящают йоге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почти все свое время. Кроме того, 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окружение и образ жизни резко отличаются от нашего. Но если мы хотим сделать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усилие, то можно достичь чудесных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результатов, хотя бы частично следуя их удивительным методам.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Каждый, кто уже не молод, хотел бы вернуть юность, но не все способны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сделать необходимые усилия. Большинство хо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 бы подучить юность, не шевельнув пальцем, по мановению волшебной палочки.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Мне говорили, что американцы любят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ходить на лекции по вопросам здоровья и долголетия и душевного покоя, но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делают ни малейшего усилия достичь этого.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вы принадлежите к таким лицам боюсь, что вы зря тратите время, читая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эту книгу, так как все, что здесь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предлагается, требует усилия с вашей стороны. Если же вы не хотите потратить 10-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15 минут в день, чтобы "выглядеть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моложе", и "дольше жить", то вы, видно, не очень-то жаждете молодости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здоровья. Мы ведь не всегда ценим то,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получено без усилий. Разве молодежь ценит свою юность? Ее больше всего желают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те, кто потерял ее, но бездумно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растрачивают те, кто ею обладает.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хорошо выразил Бернард Шоу, сожалевший, что юность зря тратится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молодых. Посмотрите на юношей вокруг.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они пользуются своей юностъю? Я помню, что в то время жизнь не имела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меня особого смысла и я бы не сменила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нее мой теперешний возраст. Может быть потому, что я живу полной, гармоничной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счастливой жизнью, что я нахожусь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мире с самой собой и всем миром. И это в большей степени заслуги йоги.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сделала чудо в тот момент, когда мое тело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болело и старилось, а душа терзалась непокоен.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глубоко убеждена, что йога - ни с чем не сравнимая система улучшения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физиологии и психологии человека. Все другие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методы, как бы они ни были хороши, не являются такими тщательными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эффективными. Йога не сосредоточивает внимание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какой-то одной стороне, будь то тренировка, диета, отдых, размышление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образ мыслей. Йога - синтез всего. Она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воистину охватывает каждую сторону и ступень человеческого развития и роста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физического, умственного и духовного.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Даже одни асаны ведут к глубоким изменениям, так как они выходят далеко 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пределы физических упражнений и сильно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влияют на деятельность мозга. Головные боли, запоры, артриты и т.п. также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успешно излечиваются асанами, как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нервозность, страх, тоска, аллергия, умственная отсталость и даже безумие.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Я глубоко убеждена, что правильное применение йоговских методов принесли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огромную силу всему человечеству. Эта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уверенность зиждется не только на сочинениях тех, кто много лет занимался йогой,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 и на моем собственном опыте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качестве ученика и учителя. Я видела столько излеченных болезней и нервных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расстройств, что не могу не верить в методы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йогов.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То, что высказано в этой книге, отражает мою точку зрения и взгляды и есть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истинное выражение моих чувств и мыслей.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не принадлежу ни к какому обществу, группе или организации религиозной,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политической или деловой. Каковы бы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были недостатки этой книги, она написана с самыми искренними намерениями. Зная,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много благ дала мне и другим йога,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 не могу не чувствовать, что она поможет и вам найти путь к здоровью,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молодости, долголетию и внутренней гармонии.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 же, кто ищет нечто большее, чем физическое здоровье, увидят, что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йоговские упражнения, ритмическое дыхание,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расслабление и диета - ступень к сосредоточению и размышлению. Кто бы вы 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были, мой неизвестный, друг, я от всей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души желаю, чтобы через йогу вы достигли того, к чему стремитесь: совершенства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тела, душевного покоя...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Часть 2.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ЙОГОВСКИЕ АСАНЫ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Ваше тело - самое ценное для вас имущество и так к нему и следует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относиться. Сделайте своим долгом заботу о нем,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питайте его, содержите в чистоте внешней и внутренней, доставляйте ему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достаточное количество свежего воздуха, отдыха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предыдущих главах я говорила о дыхании и расслаблении. Теперь поговорим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 упражнениях. Почему тело нуждается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упражнениях? Да потому, что без этого оно скоро теряет гибкость и молодость,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становится тяжелым и не гибким, копит жир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яды и быстро стареет, изнашивается, легко становится жертвой заболеваний.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Тело может быть прекрасным или отвратительным в зависимости от того, как 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ним ухаживать. К сожалению, чаще всего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уход бывает неправильный или его просто держат в пренебрежении. Мы хотим,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тело оставалось здоровым и сильным,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несмотря на то, что мы систематически наносим ему вред. Большинство не способно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даже 10 минут уделять упражнениям,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которых оно так нуждается.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Поистине чудо то, что приносят упражнения усталому, пеработавшемуся,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потерявшему форму, телу. Столько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"Безнадежных" фигур на моих глазах стали нормальными и здоровыми, благодаря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упражнениям и сколько стройных людей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превратилось в толстые, дряблые и уродливые от недостатка упражнения, что 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смогу только снова рекомендовать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упражнения, упражняться.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Всякие упражнения хороши - все виды спорта, ходьба, плавание, танцы, любая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гимнастика, всевозможные упражнения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похудения имеют свои хорошие стороны, если только ими не увлекаться чрезмерно,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они не настолько утомительны, что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задыхаетесь.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Однако, на мой взгляд, идеальная физическая культура должна создавать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сохранять физические, моральные и духовные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силы человека. И как только я узнала о существовании такой системы, изучила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освоила ее, меня уже нельзя удовлетворить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меньшим. Я убеждена, что йоговская система идеальна, так как она принимает во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внимание всего человека. Это касается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только укрепления мускулов, но здоровья и силы всего организма. Она тонизирует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деятельность мозга, гормональных 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внутренних органов, нервов, волокон и клеток, она повышает выносливость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сопротивляемость, действует на процессы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дыхания, кровообращение, пищеварение и эвакуации, йоговские асаны воздействуют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 мозг, укрепляют его, как и любую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часть нашего организма, особенно спину, брюшину и низ живота.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Эти упражнения были исследованы, изучены и проверены не за короткое время,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а в течение нескольких десятилетий. Они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специально предназначены для того, чтобы привести организм в такое состояние,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чтобы лечебные силы природы могли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выполнить свою задачу, йоговские асаны не лечат сами по себе. Лечит природа.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Йога принесла здоровье и благополучие бесчисленному количеству людей.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Многие знаменитые люди обязаны йоге своим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успехом и долгой здроровой жизнью, йога делает упор на философии упражнений. Под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влиянием их тренировки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испытываете чувство пробуждения: у вас развиваются новые способности и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достигаете равновесия и цельности благодаря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упражнениям, созданным в подражание движениям различных животных. У йогов отдыху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обучают, как искусству, дыханию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как науке, а контролю разума над физиологией - как средству гармонизации тела,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ума и духа.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Йоговским упражнениям можно начать заниматься с 6 до 85 лет. Если начинать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после этого возраста, то надо делать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только легкие упражнения, но если начинать раньше, то годы не являются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препятствием для продолжения.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Общие положения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I. Делайте упражнения на ковре, циновке или сложенном одеяле.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 Делайте упражнения в хорошо проветриваемой комнате,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3. Делайте упражнения на пустой желудок (через 4-3 часа после плотной еды,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через 1-2 часа - после легкой).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4. В начале делайте не больше 15 минут.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5. Некогда не делайте упражнения дольше I часа.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6. Чаще отдыхайте между упражнениями.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7. Все упражнения должны сочетаться с глубоким ритмичным дыханием.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Каждое упражнение делать 4 раза и после каждого несколько раз моргать и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отдыха закрывать глаза.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Упражнения закончить прикрыванием глаз ладонями. Сядьте удобно у стола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положите локти на подушку или книгу.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Спина прямая. Закройте глаза и прикройте их ладонями (пальцы правой руки лежат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 пальцах левой на лбу).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упражнение оказывает самое успокаивающее в смягчающее воздействие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утомленные глаза и нервы.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вы будете делать упражнение регулярно, то вскоре заметите явное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улучшение зрения.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Раскачивание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пол, поднимите колени, не отрывая ступней от пола. Обхватите ноги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руками ниже колен. Нагнитесь вперед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качнитесь назад на позвоночнике, затем вернитесь в исходное положение.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Подражайте движениям кресла-качалки. Качайтесь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туда и обратно 6 раз без остановки, не распрямляя позвоночника.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Этим упражнением хорошо начинать день, так как,оно придает гибкость, спине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тонизирует позвоночник. На ночь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способствует хорошему сну. Если при покачивании больно от жесткого пола,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прибавьте еще одну подстилку.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Мостик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очень легкое упражнение и его можно делать в кровати, если вы не можете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почему-либо лечь на пол.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спину и подтяните пятки близко к телу так, что бы колени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поднялись. Положите руки по сторонам ладонями вниз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закройте глаза: лучше пусть отдохнут, чем бесцельно блуждать по потолку.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Приподнимите ягодицы и спину и одновременно сделайте глубокий вдох,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задержите дыхание как можно дольше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выгибайте спину как можно сильнее, на выдохе опустите спину на пол. Повторите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упражнения 3-4 раза.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Непременно делайте упражнение, если у вас слабая или больная спина,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укрепляет спину.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Положение, способствующее отводу газов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также нетрудное упражнение, и это можно делать в кровати, хотя лучше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полу, покрытом ковром, циновкой или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сложенным одеялом.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спину, вытянув ногу, вдохните глубоко и на вдохе поднимите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согнутую правую ногу. Обеими руками плотно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прижмите колено к животу, задержав дыхание, затем положите руки по бокам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вытяните ногу (пальцы вытянуты в сторону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низа) и медленно опустите на пол на выдохе. Сделайте также второй ногой, а потом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обеими ногами вместе.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Сначала будет трудно опускать медленно обе ноги, но через несколько дней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сможете все делать правильно. Опуская обе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ноги, не старайтесь это делать на одном выдохе, но несколько раз вдохните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выдохните.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Делайте упражнение 3-3 раза, но вначале не более 2-х раз, иначе будут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сильно болеть мышцы живота.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упражнение помогает отводу газов, избавляет от запоров и болей в спине.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Укрепляет мышцы живота, уменьшает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живот и полезно для печени и сплина.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Растягивание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пол, вытяните ноги, ступни вместе, спина и голова прямы.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вдох и слегка сжав живот, наклоняйте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выдохе тело, пока не возьметесь руками за большие пальцы или пятки и коснетесь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 лбом. Останьтесь некоторое время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этом положении, затем вернитесь в исходное. Повторите 2-3 раза.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Очень помогает при запорах, радикулитами склетике. Тонизирует вялый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кишечник, мускулы живота и низа живота,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растягивает подколенные мышцы.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огорчайтесь, если сначала не сумеете достаточно сгибаться, чтобы взяться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 пальцы или касаться колен лбом.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Пытайтесь наклоняться ниже, тянитесь вперед, держась за икры или щиколотки.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Помочь может ремень, который можно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держать как вожжи, обхватив им пятки и наклоняясь вперед. Ноги лежат абсолютно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прямо.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Поза полулотоса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Эта поза имеет самостоятельное полезное действие и является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подготовительной к лотосу. Способствует гибкости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сочленений ноги и колен.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пол, спина прямая, обе ноги вытянуты. Положите правую ногу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левую ляжку, по возможности вывернув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пятку, затем покачайте вверх и вниз правое колено, стараясь прижать его плотнее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 полу (если трудно класть ногу на бедро,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опустите на пол так, чтобы подошва касалась ляжки). Прижимать ногу к полу надо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несколько минут ежедневно, так как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сделает суставы гибкими и вы сумеете легко, без боли делать лотос.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Закончив прижимание, делайте вдох и медленно наклоняйтесь на выдохе,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ухватитесь обеими руками за пятку, пальцы,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щиколотку или икру левой ноги (не сгибая колено). Можете и здесь употребить пояс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 наклоне. Останьтесь в этом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положении несколько секунд, затем повторите упражнение 2-3 раза.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медленно и возвращайтесь в исходное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положение без рывков. Затем повторите упражнение с другой ногой.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Полулотос оказывает то же действие, что и растягивание, также помогает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уменьшению жира на животе, ослабляет запоры,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лечит радикулит. Помимо растяжения мускулов живота, тонизирует прямую кишку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низ живота, придает гибкость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позвоночнику и эластичность подколенным мышцам, кроме того полулотос укрепляет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слабые лодыжки и другие суставы ног.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Поза лотоса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 незапамятных времен считалось идеальной позой для размышления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сосредоточения.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пробуйте делать лотос, пока колени не будут легко доставать пола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полулотосе. Только тогда попробуйте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одновременно скрестить обе ноги на ляжках. Это и есть поза лотоса.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Вначале вы, вероятно, будете чувствовать неудобства и боль в лодыжках.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Европейцы, не испытывающие этих неприятных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ощущений - исключение. В Индии это вообще привычная поза для чтения, письма,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работы и еды.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Поза лотоса успокаивает мозг и нервную систему, делает члены гибкими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придает хорошую осанку.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Наклон (йога-мудра)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I. Сидя в позе лотоса, соедините руки за спиной, вдохните и на выдохе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наклоняйтесь вперед, пока не коснетесь лбом пола.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Останьтесь в этой позе несколько секунд, затем медленно вернитесь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исходное положение.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Повторить 2-3 раза. Это легче описать, чем сделать, по этому в начале даю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упрощенный вариант.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2. Скрестите ноги, как портной, и держите руки под коленями, как 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придерживая ноги, вдох и на выдохе нагибайтесь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как можно ниже.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З. Поместите оба кулака вниз живота, по сторонам, вдохните и на выдохе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наклоняйтесь, крепко прижимая кулаки 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животу. Это стимулирует перистальтику.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Наклон очень помогает против запоров, тонизирует кишечник, очень укрепляет,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брюшину и ставит на место смещенные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внутренние органы.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Треугольник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Широко расставьте ноги. Протяните руки в стороны на уровне плеч.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вдох и не выдохе наклоняйте все тело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вправо пока правая рука не коснется пола. Левая рука вытянута вертикально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голова повернута к ней.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Вернитесь в исходное положение и повторите упражнение в левую сторону.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Треугольник тонизирует нервы, позвоночник, брюшные органы, давая боковое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движение позвоночнику, усиливает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перистальтику кишечника. Вытягивает ноги, укороченные в результате операции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бедер, ляжек или ног.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Наклон к ноге стоя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Расставьте ноги, сомкните руки за спиной колени прямые. Вдох и на выдохе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наклон так, чтобы коснуться лбом правого,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затем второй раз левого колена. Это требует практики. Действие такое же, как и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треугольнике.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К о б р 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живот и поместите ладони по обе стороны груди, подняв локти. Ноги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прямо, вместе, носки вытянуты. Вдох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одновременно подъем верхней части тела, опираясь на руки и прогибая спину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(нижняя часть тела, от лобка лежит на полу),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откиньте голову назад, задерживая дыхание несколько секунд, затем медленный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выдох и возвращение.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Кобра регулирует функцию надпочечников. Очень помогает против болей спины,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 усталости, исправляет сдвиги 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позвоночнике, тонизирует симпатические нервы, делает позвоночник эластичным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укрепляет мышцы живота. Хорошее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 для женщины страдающих расстройством яичников и мочеточников. Очень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важное упражнение для тех, кого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пучит вскоре после еды.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 а р а н ч 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живот, плоско, чтобы подбородок касался пола, руки вдоль туловища,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кулаки сжаты, носки вытянуты. Глубокий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вдох и одновременно поднимание правой ноги как можно выше, держать ногу вверх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задержке дыхания, затем медленно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выдыхать и опускать ногу. То же повторите с левой, ногой. затем одновременно 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двумя ногами, перенося вес тела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подбородок, грудь и сжатые кулаки. Прежде чем повторить упражнение, отдохните.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Начинающим я советую накладывать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ладони под ляжки и толкать их вверх пальцами.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"Саранча" - хорошее упражнение для спины, низа живота и женских органов.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Кроме того, она, как и "кобра" тонизирует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симпатические нервы, укрепляет мускулы брюшины, придает эластичность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позвоночнику и стимулирует функцию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надпочечников. Ягодицы от этого упражнения уплотняются и уменьшаются. Те люди,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которых пучит после еды,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почувствуют облегчение от этого упражнения.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Лук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живот, поднимите согнутые в коленях ноги, возьмитесь за лодыжки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руками. Сделайте глубокий вдох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поднимите обе ноги, выгибая спину. Останьтесь в этом положении, задержав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дыхание, затем на выдохе медленно опустите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ноги. Не прижимайте ноги к спине, а тяните их вверх, поднимая бедра от пола.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Если не можете взять себя за лодыжки,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используйте пояс полотенце или платок (для каждой ноги отдельно). Это не легкое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 и от многих требует долгой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практики.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"Лук" также регулирует функцию надпочечников. Снимает жир с живота,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улучшает пищеварение, усиливает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перистальтику, укрепляет позвоночник и т.д.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Обратная поза ("полуберезка")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спину, поднимите ноги и спину, поддерживая себя руками,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положенными на бедра. Ноги прямо, носки вытянуты.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Закройте глаза и глубоко дышите, оставаясь в этой позиции, как можно дольше.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 регулирует функцию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половых органов, щитовидной железы и очень полезно для органов низа живота.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Реставрирует живость и юность.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Ежедневные упражнения предупреждают раннюю старость и сгоняют морщины с лица,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же как стойки на плечах (березка)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и на голове.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вам трудно, то начните так: возьмите большую подушку или сверните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одеяло, положите на пол и сядьте на него. За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тем подлинно лягте на спину, поддерживая руками ягодицы. Подушка создаст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поддержку нижней части спины. Но от нее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надо отделаться, как можно скорей. Локти обязательно прижимайте к бокам и -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самое главное - делайте глубокое дыхание.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 л у г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Приняв предыдущую позу, вдохните и на выдохе закиньте ноги за голову, чтобы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пальцами коснуться пола за головой.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Колени прямые, руки на бедрах или вытянуты за спиной по полу. Закройте глаза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глубоко дышите.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На выдохе медленно разгибайтесь, стараясь, чтобы позвонки касались пола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один за другим, как гусеница трактора. Когда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вся спина лежит на полу, выпрямите ноги носками перпендикулярно вверх,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глубокий вдох и на выдохе медленно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опустите ноги. Не задерживайте дыхание.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расстраивайтесь, если не сразу освоите это упражнение. Ежедневная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практика принесет успех.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Более простой вариант: лягте на спину за 0,5м. от стены, сделайте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полуберезку, закиньте ноги за голову, коснитесь стены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"идите" вниз по стене. Только не перетруждайтесъ, чтобы обязательно коснуться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пола, а то можно повредить гибкие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мышцы.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"Плуг" влияет на щитовидную железу, печень и прогоняет хандру. Люди,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страдающие артритом, невралгией,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ревматизмом, несварением и запорами, убедятся в благотворном действии этого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упражнения. Оно также препятствует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деформации и окостенению позвонков и сохраняет их гибкими и здоровыми.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Пока позвоночник молод и подвижен, старости нет.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Стойка на плечах ("березка")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Лягте на спину, сделайте глубокий вдох и на выдохе поднимайте ноги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позвоночник, пока подбородок не упрется в грудь.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Стойте на плечах и основании шеи, поддерживая корпус руками между талией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лопатками. Спина, колени и пальцы, стоя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абсолютно вертикально.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Закройте глаза и, держась прямо столько времени, сколько сможете,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глубокое дыхание. Затем согните колени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позвоночник и медленно вернитесь в первоначальное положение. Эта поза напоминает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"полуберезку", но она гораздо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труднее, поэтому не пробуйте делать это упражнение, пока не овладеете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"полуберезкой" и "плугом".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Стойка на плечах регулирует деятельность щитовидной железы и половых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органов. Противопоказана лицам, страдающим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расстройством функции шитовидки и хроническим насморком (острым катарром верхних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дыхательных путей).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 очень полезно при запорах, несварении желудка, плохом кровообращении,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 астме и половых расстройствах.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Укрепляет нервы, очищает кровь и поддерживает в хорошем состоянии нервы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мочевые органы (почки, мочевой пузырь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т.д.).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Упражнение обеспечивает силу, хороший тонус и энергию.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Поза рыбы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в позу лотоса, откиньте назад голову, изогните спину, опираясь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левый локоть и, положив правую руку на пол,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позади себя,затем на правом локте откидывайте голову назад, пока не коснетесь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поля теменем (спина почти не касается пола,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так как позвоночник изогнут). Возьмитесь руками за большие пальцы ног и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глубокое дыхание. Останьтесь так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несколько секунд.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не можете принять позу лотоса, то просто скрестите ноги, но тогда уже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 сможете взяться руками за большие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пальцы.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Поза рыбы вытягивает и делает гибкой шею, укрепляет спину, тонизирует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нервную систему. Помогает при астме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бронхите, действует на железы внутренней секреции.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Раскачивание в стороны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Сидя на полу, поместите ноги на правую сторону и сцепите руки над головой.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Сделайте глубокий вдох и на выдохе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раскачивайте то же самое в левую сторону. Это упражнение развивает ребра,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уменьшает талию и благотворно влияет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печень и сплин.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Перекручивание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пол, вытянув ноги, поставьте правую ступню, перекинув ее через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левое колено, затем согните левое колено,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подсуньте левую пятку под правое бедро (если это трудно, то оставьте левую ногу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вытянутой), теперь возьмитесь левой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рукой за большой палец правой ноги, а правую руку положите за спину вдоль талии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 открытой ладонью. Сделайте глубокий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вдох и на выдохе медленно поворачивайте голову, плечи и талию как можно дальше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вправо. Сохраните это положение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несколько секунд задерживая дыхание, затем на выдохе вернитесь в исходное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положение, не делая резких движений.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Конечное движение - скольжение левой руки по противоположной стороне правого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колена. Это по началу может быть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трудно, поэтому, пока не привыкните, делайте неполностью.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Повторите от двух до четырех раз, затем сделайте все в другую сторону.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Очень полезно при запорах, несварении и астме.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Оказывает воздействие на почки, печень, сплин и надпочечники.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Упражнение для таза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Станьте на колени, сжав колени, расставив пятки, за тем сядьте между ног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(не на пятки) на пол. Оставайтесь в таком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положении от двух секунд до 10 минут и делайте глубокое дыхание.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Это упражнение укрепляет мускулы ног и бедер, делает гибкими суставы ног,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колен, лодыжек и пальцев. Помогает отходу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газов, действует на запоры и ишиас.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не можете сразу выполнить это упражнение, то сядьте сначала на пятки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или как можно ниже, если болят лодыжки,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подкладывайте подушку под пальцы. Если не можете сидеть на пятках, 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раскачивайтесь, стоя на коленях, вверх и вниз, по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степенно ноги разработаются.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Упражнение для таза, лежа на спине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Когда освоите позу для таза, перейдите к этому упражнению. Приняв позу для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таза, откидывайтесь назад, сначала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одном локте, потом на другом. Лягте на спину, руки под голову или закинуть прямо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над головой. Закройте глаза и делайте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глубокое дыхание. Оставайтесь в этой позе как можно дольше. Это необходимо (от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нескольких секунд до 5 минут).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вернитесь в исходное положение и вытяните ноги. Это упражнение укрепляет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тонизирует брюшину, внутренние органы,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органы малого таза и нервы, связанные с функцией половых органов.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Ручной замок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скрещенные лодыжки или на пятки, поднимите правую руку над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головой, а левую вдоль бока. Согните оба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локтя так, чтобы сомкнуть замком руки на середине спины. Закрой те глаза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глубоко дышите, меняя руки. "Замок"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укрепляет трапециевидные мускулы спины, развивает бицепсы и грудь, вытягивает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руки и помогает выпрямлять спину. Если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сначала трудно сцепить руки, пользуйтесь платком, постепенно сближая руки.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В Индии эта поза называется "гомунхасана", так как "коровья морда".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Вытягивание живота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Станьте прямо, немного расставив ноги, на ширину ступни. Вдох, выдох и на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задержке - глубоко втяните живот. При этом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слегка согните колени и наклонитесь вперед, руки на ляжках.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Поза сохраняется все время, пока задерживается дыхание.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После краткого отдыха повторите упражнение от трех до 10 раз..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Можно ставить на стул ручное зеркало, чтобы видеть упражнение. Оно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считается одним из самых сильных: тонизирует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нервы солнечного сплетения, улучшает пищеварение, отводит газы, помогает согнать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брюшной жир и укрепляет дряблые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стенки желудка. Оживляет мускулы нижней части живота.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 рекомендуется людям со слабым сердцем и серьезными кишечными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заболеваниями. Регулирует работу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надпочечников.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Поза льва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Несмотря на нелепый вид, эта поза помогла очень многим, в том числе и мне,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избавиться от больного горла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предупредить заболевание носоглотки.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Сядьте на пятки, руки на колени, расставив пальцы широко. Глубокий вдох,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затем выдох, широко откройте рот и высуньте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язык до предела, стараясь достать им подбородка (почти до ощущения, что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давитесь). Напрягайте пальцы, таращите глаза,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 должны испытывать сильнейшее напряжение.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Сохраняйте напряженную позу несколько секунд, затем расслабляйтесь.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Повторите 5-7 раз и почувствуете немедленное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улучшение в горле, так как это упражнение массирует и тонизирует мускулы глотки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привлекает кровь. Вообще укрепляет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связки и мускулы глотки.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Поза павлина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Станьте на колени, расставьте их, соедините кисти рук и локти. Упритесь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ладонями в пол, положив на локти на живот.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Вытяните ноги держа пальцы на полу. Сделайте вдох и поднимите ноги от пола так,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чтобы локтями поддерживать в воздухе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верхнюю часть тела. Ноги надо держать параллельна полу. После нескольких секунд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делайте выдох и опустите ноги на пол.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Это упражнение требует сильных рук, поэтому его легче делать мужчинам.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упражнение укрепит вас очень сильно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быстро, Помогает при запорах, несварении, вялости печени. Тонизирует желудок,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почки, поджелудочную железу и всю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область брюшины.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Стойка на голове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Станьте на колени перед двойным ковриком. Сцепите пальцы обеих рук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положите их и руки до локтя на коврик,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разводя локти слишком широко. Поместите темя головы между ладонями.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Приподнимитесь на коленях и подвиньтесь вперед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 голове. Сделайте вдох и медленно поднимите ноги. Станьте вертикально. Когда вы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стоите на голове не сгибайте спину,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иначе появятся напряжение в шее, плечах. (Тело должно быть расслабленным,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закройте глаза и глубоко дышите).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Сохраняйте эту позу 16 секунд, затем медленно спускайтесь, сначала наклоняя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колени и опуская сначала одну ногу, затем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другую, иначе вы повредите их, если они вытянуты).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Советую вам начинать это упражнение с помощью другого человека. Положите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коврик в угол, поместите сцепленные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пальцы в угол плотно к стенкам, повесьте голову между ладонями, поднимите колени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подвиньтесь на шаг или два к углу.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Теперь поднимите ногу и попросите помощника поставить ее в угол, затем,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оттолкнитесь и вторая нога автоматически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присоединится к первой. Затем стойте спокойно, поддерживаемые двумя стенами.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Помните, что стоять надо не напрягаясь, 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расслабляясь. Постояв несколько секунд, попросите помощника поддержать вам одну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ногу, пока вы будете опускать другую.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Делайте от 15 секунд до 5 минут, прибавляя в неделю 5 секунд. Не стойте больше,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чем 12 минут в сочетании с другими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упражнениями.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Если помочь некому, попробуйте сами, но не делайте на середине комнаты, не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подложив большую подушку за голову,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сзади, не случай, если вы повторяете равновесие и упадете. По степенно вы сами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выйдите из угла.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Стойка на голове - полезное упражнение для тех, кто страдает головными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болями, неврозами, бессонницей, несварением,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запорами, астмой, тонзиллитом, болезнью печени, слабостью зрения, хроническим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насморком, половыми расстройствами.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Действует как сильное тонизирующее и улучшает кровообращение. Благотворно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действует на сердце, так как требует меньше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усилий для подачи вверх венозной крови. Тонизирует, всю нервную систему, посылая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больше крови к мозгу и стимулирует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функции эндокринных желез в области черепа, как и все прочие. Помогает сохранить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ясность, остроту мысли, остроту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восприятия и хорошее настроение.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Те, кому не хватает энергии, живости, усталые, с ослабевшей памятью и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умственной отсталостью, испытывают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благотворное влияние этого упражнения. Порой это также способствует росту волос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и улучшению зрения. Недаром это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упрочнение называют "королевский асан".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Пандит Неру, например, относит свою неиссякаемую энергию и физическую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выносливость исключительно за счет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упражнения в стойке на голове. Также поступают и многие другие известные люди.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Лотос и стойка на голове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     Стоя на голове, можно принять и позу лотоса. Это следует делать лишь тем,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кто твердо стоит на голове и не испытывает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неудобств от позы лотоса. Согните сначала одну ногу и попросите кого-нибудь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помочь вам скрестить ее с другой ногой, пока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вы не научитесь делать это без посторонней помощи. Эта поза ничего не добавляет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 xml:space="preserve">к стойке на голове, но лишь 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  <w:r w:rsidRPr="004217F1">
        <w:rPr>
          <w:rFonts w:ascii="Arial" w:hAnsi="Arial" w:cs="Arial"/>
        </w:rPr>
        <w:t>свидетельствует о продвижении человека в контроле над собственным телом.</w:t>
      </w:r>
    </w:p>
    <w:p w:rsidR="00F3272C" w:rsidRPr="004217F1" w:rsidRDefault="00F3272C" w:rsidP="004217F1">
      <w:pPr>
        <w:spacing w:after="120"/>
        <w:rPr>
          <w:rFonts w:ascii="Arial" w:hAnsi="Arial" w:cs="Arial"/>
        </w:rPr>
      </w:pPr>
    </w:p>
    <w:sectPr w:rsidR="00F3272C" w:rsidRPr="004217F1" w:rsidSect="00457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17F1"/>
    <w:rsid w:val="004217F1"/>
    <w:rsid w:val="00457F96"/>
    <w:rsid w:val="005C1B14"/>
    <w:rsid w:val="006C73AE"/>
    <w:rsid w:val="00A979F4"/>
    <w:rsid w:val="00F32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7F96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25</TotalTime>
  <Pages>78</Pages>
  <Words>21433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Кто я?</dc:creator>
  <cp:keywords/>
  <dc:description/>
  <cp:lastModifiedBy>Алекс</cp:lastModifiedBy>
  <cp:revision>4</cp:revision>
  <dcterms:created xsi:type="dcterms:W3CDTF">2009-08-30T13:28:00Z</dcterms:created>
  <dcterms:modified xsi:type="dcterms:W3CDTF">2011-10-25T19:24:00Z</dcterms:modified>
</cp:coreProperties>
</file>